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904" w:rsidRDefault="001A3904" w:rsidP="00F64E2B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ПРИЛОЖЕНИЕ № 2</w:t>
      </w:r>
    </w:p>
    <w:p w:rsidR="00F64E2B" w:rsidRDefault="00F64E2B" w:rsidP="00F64E2B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>към решение № 020 от 22.02.2022 г.</w:t>
      </w:r>
    </w:p>
    <w:p w:rsidR="00F64E2B" w:rsidRDefault="00F64E2B" w:rsidP="00F64E2B">
      <w:pPr>
        <w:tabs>
          <w:tab w:val="left" w:pos="-567"/>
          <w:tab w:val="left" w:pos="540"/>
          <w:tab w:val="left" w:pos="720"/>
        </w:tabs>
        <w:ind w:right="25"/>
        <w:jc w:val="right"/>
        <w:rPr>
          <w:b/>
          <w:bCs/>
        </w:rPr>
      </w:pPr>
      <w:r>
        <w:rPr>
          <w:b/>
          <w:bCs/>
        </w:rPr>
        <w:t xml:space="preserve"> на Общински съвет - Севлиево</w:t>
      </w: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A56A3F" w:rsidRDefault="00A56A3F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1A3904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 w:rsidRPr="00952A25">
        <w:rPr>
          <w:b/>
          <w:bCs/>
        </w:rPr>
        <w:t xml:space="preserve">СПИСЪК  </w:t>
      </w:r>
    </w:p>
    <w:p w:rsidR="001A3904" w:rsidRPr="00350DBB" w:rsidRDefault="001A3904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 w:rsidRPr="00952A25">
        <w:rPr>
          <w:b/>
          <w:bCs/>
        </w:rPr>
        <w:t xml:space="preserve">НА СВОБОДНИ ИМОТИ – ЗЕМЕДЕЛСКИ ЗЕМИ,НАЧИН НА ТРАЙНО ПОЛЗВАНЕ „ПАСИЩА, МЕРИ И ЛИВАДИ, КОИТО ОБЩИНА СЕВЛИЕВО </w:t>
      </w:r>
      <w:r w:rsidRPr="00350DBB">
        <w:rPr>
          <w:b/>
          <w:bCs/>
        </w:rPr>
        <w:t xml:space="preserve">ИМА НАМЕРЕНИЕ ДА ПРЕДОСТАВИ ПОД НАЕМ ЗА СТОПАНСКАТА </w:t>
      </w:r>
    </w:p>
    <w:p w:rsidR="001A3904" w:rsidRDefault="00927BCE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  <w:r w:rsidRPr="00350DBB">
        <w:rPr>
          <w:b/>
          <w:bCs/>
        </w:rPr>
        <w:t>2022-2023</w:t>
      </w:r>
      <w:r w:rsidR="001A3904" w:rsidRPr="00350DBB">
        <w:rPr>
          <w:b/>
          <w:bCs/>
        </w:rPr>
        <w:t xml:space="preserve"> ГОДИНА – ЗА ИНДИВИДУАЛНО ПОЛЗВАНЕ НА ЗЕМЕДЕЛСКИ ПРОИЗВОДИТЕЛИ</w:t>
      </w:r>
      <w:r w:rsidR="001A3904" w:rsidRPr="00952A25">
        <w:rPr>
          <w:b/>
          <w:bCs/>
        </w:rPr>
        <w:t>, СЪГЛАСНО ИЗИСКВАНИЯТА ПО ЧЛ. 37и ОТ ЗСПЗЗ</w:t>
      </w:r>
    </w:p>
    <w:p w:rsidR="00036DDC" w:rsidRPr="00952A25" w:rsidRDefault="00036DDC" w:rsidP="001A3904">
      <w:pPr>
        <w:tabs>
          <w:tab w:val="left" w:pos="-567"/>
          <w:tab w:val="left" w:pos="540"/>
          <w:tab w:val="left" w:pos="720"/>
        </w:tabs>
        <w:ind w:right="25"/>
        <w:jc w:val="center"/>
        <w:rPr>
          <w:b/>
          <w:bCs/>
        </w:rPr>
      </w:pPr>
    </w:p>
    <w:p w:rsidR="00636472" w:rsidRPr="00885220" w:rsidRDefault="00636472" w:rsidP="00636472">
      <w:pPr>
        <w:jc w:val="center"/>
        <w:rPr>
          <w:b/>
        </w:rPr>
      </w:pPr>
    </w:p>
    <w:tbl>
      <w:tblPr>
        <w:tblpPr w:leftFromText="141" w:rightFromText="141" w:vertAnchor="text" w:tblpX="-537" w:tblpY="1"/>
        <w:tblOverlap w:val="never"/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11"/>
        <w:gridCol w:w="1884"/>
        <w:gridCol w:w="2395"/>
        <w:gridCol w:w="1290"/>
        <w:gridCol w:w="1134"/>
        <w:gridCol w:w="1559"/>
      </w:tblGrid>
      <w:tr w:rsidR="001A3904" w:rsidRPr="002C5049" w:rsidTr="008F3FCD">
        <w:trPr>
          <w:trHeight w:val="691"/>
        </w:trPr>
        <w:tc>
          <w:tcPr>
            <w:tcW w:w="2011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Землище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Идентификатор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НТП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Категория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Годишна</w:t>
            </w:r>
            <w:r>
              <w:rPr>
                <w:b/>
              </w:rPr>
              <w:t xml:space="preserve"> наемна цена (лв./дка</w:t>
            </w:r>
            <w:r w:rsidRPr="002C5049">
              <w:rPr>
                <w:b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A3904" w:rsidRPr="002C5049" w:rsidRDefault="001A3904" w:rsidP="008F3FCD">
            <w:pPr>
              <w:jc w:val="center"/>
              <w:rPr>
                <w:b/>
              </w:rPr>
            </w:pPr>
            <w:r w:rsidRPr="002C5049">
              <w:rPr>
                <w:b/>
              </w:rPr>
              <w:t>Площ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00103.50.185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350DBB" w:rsidRDefault="00941640" w:rsidP="008F3FCD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17.834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00103.47.191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11.542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00103.47.10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11.071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00103.46.123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10.987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00103.36.54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10.196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00103.36.42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32.120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00103.32.94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13.221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00103.32.36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12.046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00103.32.4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15.448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00103.32.3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14.587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00103.25.37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16.540</w:t>
            </w:r>
          </w:p>
        </w:tc>
      </w:tr>
      <w:tr w:rsidR="00941640" w:rsidRPr="00C77912" w:rsidTr="00941640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Агатово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00103.27.1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941640" w:rsidRPr="00350DBB" w:rsidRDefault="00941640" w:rsidP="00941640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41640" w:rsidRPr="00350DBB" w:rsidRDefault="00941640" w:rsidP="00941640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101.724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Батошево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02885.38.1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350DBB" w:rsidRDefault="00941640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2.805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Батошево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02885.143.7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350DBB" w:rsidRDefault="00941640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2.525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Бериево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03914.59.103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A3904" w:rsidRPr="00350DBB" w:rsidRDefault="00EE61D6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9.393</w:t>
            </w:r>
          </w:p>
        </w:tc>
      </w:tr>
      <w:tr w:rsidR="001A3904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1A3904" w:rsidRPr="00350DBB" w:rsidRDefault="001A3904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04555.60.34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1A3904" w:rsidRPr="00350DBB" w:rsidRDefault="001A3904" w:rsidP="008F3FCD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904" w:rsidRPr="00350DBB" w:rsidRDefault="00654561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A3904" w:rsidRPr="00350DBB" w:rsidRDefault="00654561" w:rsidP="008F3FCD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8.824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04555.67.1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5.183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04555.51.97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3.469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04555.51.9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5.811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04555.51.20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2.930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04555.51.24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1.627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04555.51.121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2.671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04555.51.128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1.001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04555.50.40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1.002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04555.51.112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4.205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04555.52.30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1.705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04555.52.21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1.023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04555.52.27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0.815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pPr>
              <w:rPr>
                <w:sz w:val="20"/>
                <w:szCs w:val="20"/>
              </w:rPr>
            </w:pPr>
            <w:r w:rsidRPr="00350DBB">
              <w:rPr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04555.52.15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4.650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pPr>
              <w:rPr>
                <w:sz w:val="20"/>
                <w:szCs w:val="20"/>
              </w:rPr>
            </w:pPr>
            <w:r w:rsidRPr="00350DBB">
              <w:rPr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04555.67.22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A56A3F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2.029</w:t>
            </w:r>
          </w:p>
        </w:tc>
      </w:tr>
      <w:tr w:rsidR="00654561" w:rsidRPr="00C77912" w:rsidTr="00BC61EC">
        <w:trPr>
          <w:trHeight w:val="283"/>
        </w:trPr>
        <w:tc>
          <w:tcPr>
            <w:tcW w:w="2011" w:type="dxa"/>
            <w:shd w:val="clear" w:color="auto" w:fill="auto"/>
          </w:tcPr>
          <w:p w:rsidR="00654561" w:rsidRPr="00350DBB" w:rsidRDefault="00654561" w:rsidP="00654561">
            <w:pPr>
              <w:rPr>
                <w:sz w:val="20"/>
                <w:szCs w:val="20"/>
              </w:rPr>
            </w:pPr>
            <w:r w:rsidRPr="00350DBB">
              <w:rPr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54561" w:rsidRPr="00350DBB" w:rsidRDefault="00654561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04555.75.8</w:t>
            </w:r>
          </w:p>
        </w:tc>
        <w:tc>
          <w:tcPr>
            <w:tcW w:w="2395" w:type="dxa"/>
            <w:shd w:val="clear" w:color="auto" w:fill="auto"/>
          </w:tcPr>
          <w:p w:rsidR="00654561" w:rsidRPr="00350DBB" w:rsidRDefault="00654561" w:rsidP="00654561">
            <w:pPr>
              <w:jc w:val="center"/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54561" w:rsidRPr="00350DBB" w:rsidRDefault="00A56A3F" w:rsidP="00654561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</w:tcPr>
          <w:p w:rsidR="00654561" w:rsidRPr="00350DBB" w:rsidRDefault="00654561" w:rsidP="00654561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54561" w:rsidRPr="00350DBB" w:rsidRDefault="00A56A3F" w:rsidP="00654561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2.022</w:t>
            </w:r>
          </w:p>
        </w:tc>
      </w:tr>
      <w:tr w:rsidR="00714F4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714F4B" w:rsidRPr="00350DBB" w:rsidRDefault="00714F4B" w:rsidP="00714F4B">
            <w:pPr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Богатово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14F4B" w:rsidRPr="00350DBB" w:rsidRDefault="00714F4B" w:rsidP="00714F4B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04555.51.26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14F4B" w:rsidRPr="00350DBB" w:rsidRDefault="00714F4B" w:rsidP="00714F4B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14F4B" w:rsidRPr="00350DBB" w:rsidRDefault="00714F4B" w:rsidP="00714F4B">
            <w:pPr>
              <w:jc w:val="center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4F4B" w:rsidRPr="00350DBB" w:rsidRDefault="00350DBB" w:rsidP="00714F4B">
            <w:pPr>
              <w:jc w:val="right"/>
            </w:pPr>
            <w:r w:rsidRPr="00350DB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4F4B" w:rsidRPr="00350DBB" w:rsidRDefault="00A56A3F" w:rsidP="00714F4B">
            <w:pPr>
              <w:jc w:val="right"/>
              <w:rPr>
                <w:color w:val="000000"/>
                <w:sz w:val="20"/>
                <w:szCs w:val="20"/>
              </w:rPr>
            </w:pPr>
            <w:r w:rsidRPr="00350DBB">
              <w:rPr>
                <w:color w:val="000000"/>
                <w:sz w:val="20"/>
                <w:szCs w:val="20"/>
              </w:rPr>
              <w:t>0.240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07082.26.89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350DBB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56.447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lastRenderedPageBreak/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07082.118.15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28.334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07082.32.1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258.291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07082.14.54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46.602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07082.14.57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55.572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07082.24.1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60.722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07082.101.5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4.649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07082.2.199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2.999 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07082.7.59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0.999 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07082.12.113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5.751 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07082.41.7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4.123 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07082.3.9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39.813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07082.3.10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5.805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07082.26.42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20.361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07082.34.9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16.318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07082.34.10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28.419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07082.40.24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24.993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07082.118.18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0.822</w:t>
            </w:r>
          </w:p>
        </w:tc>
      </w:tr>
      <w:tr w:rsidR="00350DBB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350DBB" w:rsidRPr="009B498A" w:rsidRDefault="00350DBB" w:rsidP="00350DBB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07082.118.19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50DBB" w:rsidRPr="009B498A" w:rsidRDefault="00350DBB" w:rsidP="00350DBB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8.681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07082.69.1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5.384 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07082.108.1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1.849 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Буря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07082.32.2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7.298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16376.14.87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1.300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16376.118.137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3.500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16376.113.130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3.999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16376.119.76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5.500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16376.119.81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3.997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16376.136.123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0.500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16376.137.26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2.000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16376.143.129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0.504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3.390 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16376.11.58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4.149 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16376.136.9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26.098 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16376.114.44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98.238 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16376.113.139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28.492 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Горна Росица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16376.118.183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51.488 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17587.55.18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7.676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17587.53.79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7.615</w:t>
            </w:r>
          </w:p>
        </w:tc>
      </w:tr>
      <w:tr w:rsidR="001F03A6" w:rsidRPr="00C77912" w:rsidTr="009B36CD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1F03A6" w:rsidRPr="009B498A" w:rsidRDefault="001F03A6" w:rsidP="001F03A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1F03A6" w:rsidRPr="009B498A" w:rsidRDefault="001F03A6" w:rsidP="001F03A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17587.215.11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F03A6" w:rsidRPr="009B498A" w:rsidRDefault="001F03A6" w:rsidP="001F03A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</w:tcPr>
          <w:p w:rsidR="001F03A6" w:rsidRPr="009B498A" w:rsidRDefault="001F03A6" w:rsidP="001F03A6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03A6" w:rsidRPr="009B498A" w:rsidRDefault="009B498A" w:rsidP="001F03A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03A6" w:rsidRPr="009B498A" w:rsidRDefault="001F03A6" w:rsidP="001F03A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2.450</w:t>
            </w:r>
          </w:p>
        </w:tc>
      </w:tr>
      <w:tr w:rsidR="001F03A6" w:rsidRPr="00C77912" w:rsidTr="009B36CD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1F03A6" w:rsidRPr="009B498A" w:rsidRDefault="001F03A6" w:rsidP="001F03A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Градница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1F03A6" w:rsidRPr="009B498A" w:rsidRDefault="001F03A6" w:rsidP="001F03A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17587.216.12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1F03A6" w:rsidRPr="009B498A" w:rsidRDefault="001F03A6" w:rsidP="001F03A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</w:tcPr>
          <w:p w:rsidR="001F03A6" w:rsidRPr="009B498A" w:rsidRDefault="001F03A6" w:rsidP="001F03A6">
            <w:pPr>
              <w:jc w:val="center"/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03A6" w:rsidRPr="009B498A" w:rsidRDefault="009B498A" w:rsidP="001F03A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F03A6" w:rsidRPr="009B498A" w:rsidRDefault="001F03A6" w:rsidP="001F03A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4.710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17542.349.1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20.21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17542.372.1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52.111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17542.201.1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37.117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17542.35.8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0.301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1.106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17542.17.3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4.000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17542.25.36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22.542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17542.300.2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23.803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17542.223.2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21.097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r w:rsidRPr="009B498A">
              <w:rPr>
                <w:color w:val="000000"/>
                <w:sz w:val="20"/>
                <w:szCs w:val="20"/>
              </w:rPr>
              <w:t>Градище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17542.519.9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23.273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20119.48.34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8.261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lastRenderedPageBreak/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20119.121.20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3.000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20119.26.12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2.965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20119.21.3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7.426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20119.17.42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2.062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Дамяново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20119.102.48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       18.250 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21628.251.9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19.447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21628.167.104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27.646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21628.127.8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116.054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21628.126.1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43.474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21628.120.31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12.365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21628.113.20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51.223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21628.112.59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20.198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21628.59.37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68.748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21628.56.10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63.094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21628.56.25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3.069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21628.56.29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1.422</w:t>
            </w:r>
          </w:p>
        </w:tc>
      </w:tr>
      <w:tr w:rsidR="009B498A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21628.56.30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1.522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21628.196.11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1.062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21628.123.2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9B498A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30.216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21628.170.68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38.403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21628.213.40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9B498A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63.259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21628.176.3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10.690 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21628.184.7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5.285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21628.196.8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5.862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21628.241.18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2.780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21628.56.43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9B498A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2.578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21628.184.5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1.118</w:t>
            </w:r>
          </w:p>
        </w:tc>
      </w:tr>
      <w:tr w:rsidR="002B04B6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21628.210.31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sz w:val="20"/>
                <w:szCs w:val="20"/>
              </w:rPr>
            </w:pPr>
            <w:r w:rsidRPr="009B498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10.086</w:t>
            </w:r>
          </w:p>
        </w:tc>
      </w:tr>
      <w:tr w:rsidR="002B04B6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21628.210.29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sz w:val="20"/>
                <w:szCs w:val="20"/>
              </w:rPr>
            </w:pPr>
            <w:r w:rsidRPr="009B498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5.655</w:t>
            </w:r>
          </w:p>
        </w:tc>
      </w:tr>
      <w:tr w:rsidR="002B04B6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21628.211.1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sz w:val="20"/>
                <w:szCs w:val="20"/>
              </w:rPr>
            </w:pPr>
            <w:r w:rsidRPr="009B498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10.475</w:t>
            </w:r>
          </w:p>
        </w:tc>
      </w:tr>
      <w:tr w:rsidR="002B04B6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21628.56.42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sz w:val="20"/>
                <w:szCs w:val="20"/>
              </w:rPr>
            </w:pPr>
            <w:r w:rsidRPr="009B498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12.904 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21628.94.2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6.631 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1.435 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2.058 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7.510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5.084 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26.894 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21628.135.4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9B498A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1.135 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21628.184.1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1.978 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21628.56.8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9B498A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2.896 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21628.192.12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13.287 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21628.192.19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4.428 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2.012 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3.282 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21628.193.36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4.146 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21628.212.5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rStyle w:val="ab"/>
              </w:rPr>
            </w:pPr>
            <w:r w:rsidRPr="009B498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6.529 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21628.163.112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49.046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Добромирка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21628.198.5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54.921</w:t>
            </w:r>
          </w:p>
        </w:tc>
      </w:tr>
      <w:tr w:rsidR="00BC61EC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BC61EC" w:rsidRPr="009B498A" w:rsidRDefault="00BC61EC" w:rsidP="00BC61EC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BC61EC" w:rsidRPr="009B498A" w:rsidRDefault="00BC61EC" w:rsidP="00BC61EC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24178.59.1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BC61EC" w:rsidRPr="009B498A" w:rsidRDefault="00BC61EC" w:rsidP="00BC61EC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BC61EC" w:rsidRPr="009B498A" w:rsidRDefault="00BC61EC" w:rsidP="00BC61EC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61EC" w:rsidRPr="009B498A" w:rsidRDefault="009B498A" w:rsidP="00BC61EC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61EC" w:rsidRPr="009B498A" w:rsidRDefault="00BC61EC" w:rsidP="00BC61EC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17.418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24178.107.37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9.997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lastRenderedPageBreak/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24178.57.9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15.404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24178.57.18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110.566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24178.48.4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 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23.833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24178.48.3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18.196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24178.57.10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188.359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24178.57.20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465.754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24178.60.5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9B498A" w:rsidRPr="009B498A" w:rsidRDefault="009B498A" w:rsidP="009B498A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3.799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24178.60.19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</w:tcPr>
          <w:p w:rsidR="009B498A" w:rsidRPr="009B498A" w:rsidRDefault="009B498A" w:rsidP="009B498A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3.899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24178.60.22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9B498A" w:rsidRPr="009B498A" w:rsidRDefault="009B498A" w:rsidP="009B498A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9.302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24178.60.26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9B498A" w:rsidRPr="009B498A" w:rsidRDefault="009B498A" w:rsidP="009B498A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10.212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9B498A" w:rsidRPr="009B498A" w:rsidRDefault="009B498A" w:rsidP="009B498A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24178.61.1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9B498A" w:rsidRPr="009B498A" w:rsidRDefault="009B498A" w:rsidP="009B498A">
            <w:pPr>
              <w:jc w:val="right"/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B498A" w:rsidRPr="009B498A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3.428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24178.67.30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1.398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24178.67.33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4.944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24178.70.90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3.025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24178.110.14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5.427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24178.133.7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2.753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24178.133.211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12.998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24178.134.9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1.499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24178.134.15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5.597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24178.137.4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7.999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24178.200.3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4.009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24178.86.4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4.637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24178.158.20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9.851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24178.158.25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4.403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24178.158.29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1.191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24178.164.2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1.928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24178.164.5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8.842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Душево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24178.366.36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9B498A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9B498A">
              <w:rPr>
                <w:color w:val="000000"/>
                <w:sz w:val="20"/>
                <w:szCs w:val="20"/>
              </w:rPr>
              <w:t>2.712 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32336.250.41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7A19F9" w:rsidRDefault="009B498A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12.338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32336.400.5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7A19F9" w:rsidRDefault="009B498A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7.576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32336.500.1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B04B6" w:rsidRPr="007A19F9" w:rsidRDefault="009B498A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29.400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32336.20.31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12.849 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32336.20.40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3.000 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32336.20.225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3.500 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32336.140.16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16.918 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32336.290.27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4.375 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32336.300.6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75.752 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32336.470.46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2.368 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32336.160.215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ІІІ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sz w:val="20"/>
                <w:szCs w:val="20"/>
              </w:rPr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1.200 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32336.250.24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9B498A" w:rsidP="002B04B6">
            <w:pPr>
              <w:jc w:val="right"/>
              <w:rPr>
                <w:sz w:val="20"/>
                <w:szCs w:val="20"/>
              </w:rPr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1.176 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32336.250.28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0.934 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32336.250.33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1.092 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32336.250.35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1.248 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32336.250.40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1.009 </w:t>
            </w:r>
          </w:p>
        </w:tc>
      </w:tr>
      <w:tr w:rsidR="009B498A" w:rsidRPr="00C77912" w:rsidTr="009B498A">
        <w:trPr>
          <w:trHeight w:val="20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1.696 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1.920 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18.156 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  <w:shd w:val="clear" w:color="auto" w:fill="auto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1.041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32336.280.26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0.652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32336.280.38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0.991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lastRenderedPageBreak/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6.600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1.444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32336.280.52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2.026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32336.280.55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1.787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32336.370.48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1.290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32336.390.27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0.634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17.438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32336.530.8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1.500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32336.530.23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2.022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32336.530.24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1.400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32336.530.214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0.166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32336.540.13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0.207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32336.550.44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2.025</w:t>
            </w:r>
          </w:p>
        </w:tc>
      </w:tr>
      <w:tr w:rsidR="009B498A" w:rsidRPr="00C77912" w:rsidTr="009B498A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9B498A" w:rsidRPr="007A19F9" w:rsidRDefault="009B498A" w:rsidP="009B49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32336.550.56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9B498A" w:rsidRPr="007A19F9" w:rsidRDefault="009B498A" w:rsidP="009B49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9B498A" w:rsidRPr="007A19F9" w:rsidRDefault="009B498A" w:rsidP="009B498A">
            <w:pPr>
              <w:jc w:val="right"/>
            </w:pPr>
            <w:r w:rsidRPr="007A19F9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9B498A" w:rsidRPr="007A19F9" w:rsidRDefault="009B498A" w:rsidP="009B49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1.498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32336.20.36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2.000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32336.20.226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1.500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2.999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1.200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1.501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32336.40.35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1.000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0.920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32336.70.11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3.691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32336.270.1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32.383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32336.290.28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ІХ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2.881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32336.310.33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2.050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32336.320.25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1.400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32336.360.15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10.134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32336.361.8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2.662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32336.361.9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7.865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32336.400.8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2.338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32336.400.9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1.001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32336.510.4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5.412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32336.510.7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34.935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32336.510.33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2.836</w:t>
            </w:r>
          </w:p>
        </w:tc>
      </w:tr>
      <w:tr w:rsidR="007A19F9" w:rsidRPr="00C77912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32336.540.6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1.092</w:t>
            </w:r>
          </w:p>
        </w:tc>
      </w:tr>
      <w:tr w:rsidR="002B04B6" w:rsidRPr="00C77912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Идилево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32336.160.108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ІІІ</w:t>
            </w:r>
          </w:p>
        </w:tc>
        <w:tc>
          <w:tcPr>
            <w:tcW w:w="1134" w:type="dxa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1.233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38652.35.101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1.968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38652.11.243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8.725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38652.12.21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13.078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38652.12.25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7.002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38652.12.26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4.616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38652.12.27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116.114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38652.12.31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6.187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38652.12.33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12.201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38652.13.284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8.271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38652.13.297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6.200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Кормянско 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38652.34.1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3.577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39431.95.1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180.112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39431.96.1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63.055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2B04B6" w:rsidRPr="007A19F9" w:rsidRDefault="002B04B6" w:rsidP="002B04B6">
            <w:r w:rsidRPr="007A19F9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39431.261.1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177.862</w:t>
            </w:r>
          </w:p>
        </w:tc>
      </w:tr>
      <w:tr w:rsidR="00671E6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71E66" w:rsidRPr="007A19F9" w:rsidRDefault="00671E66" w:rsidP="00671E66">
            <w:r w:rsidRPr="007A19F9">
              <w:rPr>
                <w:color w:val="000000"/>
                <w:sz w:val="20"/>
                <w:szCs w:val="20"/>
              </w:rPr>
              <w:lastRenderedPageBreak/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71E66" w:rsidRPr="007A19F9" w:rsidRDefault="00671E66" w:rsidP="00671E6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39431.105.1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71E66" w:rsidRPr="007A19F9" w:rsidRDefault="00671E66" w:rsidP="00671E6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71E66" w:rsidRPr="007A19F9" w:rsidRDefault="00671E66" w:rsidP="00671E6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1E66" w:rsidRPr="007A19F9" w:rsidRDefault="007A19F9" w:rsidP="00671E6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1E66" w:rsidRPr="007A19F9" w:rsidRDefault="00671E66" w:rsidP="00671E6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2.784</w:t>
            </w:r>
          </w:p>
        </w:tc>
      </w:tr>
      <w:tr w:rsidR="00671E6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</w:tcPr>
          <w:p w:rsidR="00671E66" w:rsidRPr="007A19F9" w:rsidRDefault="00671E66" w:rsidP="00671E66">
            <w:r w:rsidRPr="007A19F9">
              <w:rPr>
                <w:color w:val="000000"/>
                <w:sz w:val="20"/>
                <w:szCs w:val="20"/>
              </w:rPr>
              <w:t>Крамолин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671E66" w:rsidRPr="007A19F9" w:rsidRDefault="00671E66" w:rsidP="00671E6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39431.102.5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671E66" w:rsidRPr="007A19F9" w:rsidRDefault="00671E66" w:rsidP="00671E6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71E66" w:rsidRPr="007A19F9" w:rsidRDefault="00671E66" w:rsidP="00671E6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1E66" w:rsidRPr="007A19F9" w:rsidRDefault="007A19F9" w:rsidP="00671E6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71E66" w:rsidRPr="007A19F9" w:rsidRDefault="00671E66" w:rsidP="00671E6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29.124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40141.46.260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18.034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40141.82.141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5.34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40141.82.140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3.937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40141.82.119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5.000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40141.103.93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7.735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40141.103.92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11.238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40141.103.91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46.709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40141.32.89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4.000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40141.103.88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12.301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40141.103.87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16.067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40141.103.86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11.260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40141.119.67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9.806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40141.101.64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5.515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40141.88.63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109.788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40141.54.57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5.851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40141.113.56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22.038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40141.136.53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7.641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40141.56.51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60.615</w:t>
            </w:r>
          </w:p>
        </w:tc>
      </w:tr>
      <w:tr w:rsidR="002B04B6" w:rsidRPr="00D3114D" w:rsidTr="007A19F9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40141.83.44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9.145 </w:t>
            </w:r>
          </w:p>
        </w:tc>
      </w:tr>
      <w:tr w:rsidR="002B04B6" w:rsidRPr="00D3114D" w:rsidTr="007A19F9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40141.50.44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8.014</w:t>
            </w:r>
          </w:p>
        </w:tc>
      </w:tr>
      <w:tr w:rsidR="002B04B6" w:rsidRPr="00D3114D" w:rsidTr="007A19F9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40141.68.23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8.825</w:t>
            </w:r>
          </w:p>
        </w:tc>
      </w:tr>
      <w:tr w:rsidR="002B04B6" w:rsidRPr="00D3114D" w:rsidTr="007A19F9">
        <w:trPr>
          <w:trHeight w:val="283"/>
        </w:trPr>
        <w:tc>
          <w:tcPr>
            <w:tcW w:w="2011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40141.130.4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110.06 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40141.69.4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2B04B6" w:rsidRPr="007A19F9" w:rsidRDefault="007A19F9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7.613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40141.43.1</w:t>
            </w:r>
          </w:p>
        </w:tc>
        <w:tc>
          <w:tcPr>
            <w:tcW w:w="2395" w:type="dxa"/>
            <w:shd w:val="clear" w:color="auto" w:fill="auto"/>
            <w:noWrap/>
          </w:tcPr>
          <w:p w:rsidR="007A19F9" w:rsidRPr="007A19F9" w:rsidRDefault="007A19F9" w:rsidP="007A19F9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noWrap/>
          </w:tcPr>
          <w:p w:rsidR="007A19F9" w:rsidRPr="007A19F9" w:rsidRDefault="007A19F9" w:rsidP="007A19F9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noWrap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183.212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40141.43.9</w:t>
            </w:r>
          </w:p>
        </w:tc>
        <w:tc>
          <w:tcPr>
            <w:tcW w:w="2395" w:type="dxa"/>
            <w:shd w:val="clear" w:color="auto" w:fill="auto"/>
            <w:noWrap/>
          </w:tcPr>
          <w:p w:rsidR="007A19F9" w:rsidRPr="007A19F9" w:rsidRDefault="007A19F9" w:rsidP="007A19F9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noWrap/>
          </w:tcPr>
          <w:p w:rsidR="007A19F9" w:rsidRPr="007A19F9" w:rsidRDefault="007A19F9" w:rsidP="007A19F9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noWrap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183.773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40141.87.7</w:t>
            </w:r>
          </w:p>
        </w:tc>
        <w:tc>
          <w:tcPr>
            <w:tcW w:w="2395" w:type="dxa"/>
            <w:shd w:val="clear" w:color="auto" w:fill="auto"/>
            <w:noWrap/>
          </w:tcPr>
          <w:p w:rsidR="007A19F9" w:rsidRPr="007A19F9" w:rsidRDefault="007A19F9" w:rsidP="007A19F9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noWrap/>
          </w:tcPr>
          <w:p w:rsidR="007A19F9" w:rsidRPr="007A19F9" w:rsidRDefault="007A19F9" w:rsidP="007A19F9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noWrap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43.324</w:t>
            </w:r>
          </w:p>
        </w:tc>
      </w:tr>
      <w:tr w:rsidR="007A19F9" w:rsidRPr="00D3114D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Крушево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40141.87.12</w:t>
            </w:r>
          </w:p>
        </w:tc>
        <w:tc>
          <w:tcPr>
            <w:tcW w:w="2395" w:type="dxa"/>
            <w:shd w:val="clear" w:color="auto" w:fill="auto"/>
            <w:noWrap/>
          </w:tcPr>
          <w:p w:rsidR="007A19F9" w:rsidRPr="007A19F9" w:rsidRDefault="007A19F9" w:rsidP="007A19F9">
            <w:pPr>
              <w:jc w:val="center"/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ІІІ</w:t>
            </w:r>
          </w:p>
        </w:tc>
        <w:tc>
          <w:tcPr>
            <w:tcW w:w="1134" w:type="dxa"/>
            <w:shd w:val="clear" w:color="auto" w:fill="auto"/>
            <w:noWrap/>
          </w:tcPr>
          <w:p w:rsidR="007A19F9" w:rsidRPr="007A19F9" w:rsidRDefault="007A19F9" w:rsidP="007A19F9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19.908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40275.1.66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VІІІ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3.499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40275.1.321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1.606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40275.1.370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2.554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40275.26.3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1.300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9.744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40275.41.1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1.350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40275.42.9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2.472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40275.43.2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26.828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40275.43.4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0.888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40275.43.5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0.557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40275.45.4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2.153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40275.45.8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20.053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40275.52.1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1.321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40275.52.2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1.195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40275.52.8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1.016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40275.52.17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6.692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40275.53.2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1.154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40275.54.8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0.985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40275.54.9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1.395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40275.54.13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3.979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40275.54.14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1.159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lastRenderedPageBreak/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40275.56.10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2.342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40275.56.13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1.083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40275.59.2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1.387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40275.59.7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2.254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40275.76.1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1.171</w:t>
            </w:r>
          </w:p>
        </w:tc>
      </w:tr>
      <w:tr w:rsidR="002B04B6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40275.80.4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B04B6" w:rsidRPr="007A19F9" w:rsidRDefault="002B04B6" w:rsidP="002B04B6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1.009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40275.97.32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990D8A" w:rsidRPr="007A19F9" w:rsidRDefault="008C02BB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90D8A" w:rsidRPr="007A19F9" w:rsidRDefault="007A19F9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90D8A" w:rsidRPr="007A19F9" w:rsidRDefault="008C02BB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1.063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40275.97.27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3.568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40275.100.3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</w:tcPr>
          <w:p w:rsidR="00990D8A" w:rsidRPr="007A19F9" w:rsidRDefault="008C02BB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90D8A" w:rsidRPr="007A19F9" w:rsidRDefault="007A19F9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990D8A" w:rsidRPr="007A19F9" w:rsidRDefault="008C02BB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0.485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40275.100.9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1.291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40275.119.4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1.706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40275.131.9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4.071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40275.133.4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9.084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40275.137.1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5.222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40275.141.20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3.902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40275.220.10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1.419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40275.220.20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1.070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40275.225.1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11.355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40275.225.12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2.018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40275.225.17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1.141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40275.225.38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19.957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40275.226.116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1.040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40275.228.31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1.015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40275.229.4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1.847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4.942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40275.231.9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1.133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40275.232.15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0.925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40275.232.26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7.608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40275.233.17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0.735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40275.233.35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1.593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40275.233.40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2.412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40275.233.45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0.520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40275.233.47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0.829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40275.233.51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3.140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40275.234.2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9.939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40275.234.9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1.078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40275.234.51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1.331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40275.239.1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5.464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40275.242.71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3.498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40275.243.11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0.796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40275.243.14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3.031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40275.249.15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0.360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40275.254.1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1.586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40275.254.14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1.150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40275.277.1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1.188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40275.277.5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1.387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40275.281.5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1.581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40275.287.5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2.419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40275.292.1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1.104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40275.293.29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6.816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lastRenderedPageBreak/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40275.293.37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1.221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40275.297.1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1.880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40275.300.11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8.647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40275.301.24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1.117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40275.301.47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11.354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40275.302.14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1.080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40275.305.23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0.798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40275.305.24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3.342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40275.309.6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13.076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40275.309.17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12.912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40275.311.8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10.242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40275.311.20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2.761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40275.312.8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4.453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40275.313.1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3.278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40275.315.19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1.260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40275.315.25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1.760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40275.335.14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7.473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40275.341.5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3.700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40275.341.24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0.657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40275.342.9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5.276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40275.342.20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6.187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40275.342.29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5.866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40275.364.29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1.657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40275.364.30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3.583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40275.368.1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6.199</w:t>
            </w:r>
          </w:p>
        </w:tc>
      </w:tr>
      <w:tr w:rsidR="00990D8A" w:rsidRPr="00D3114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40275.370.1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</w:pPr>
            <w:r w:rsidRPr="007A19F9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1.254</w:t>
            </w:r>
          </w:p>
        </w:tc>
      </w:tr>
      <w:tr w:rsidR="00E35067" w:rsidRPr="00245341" w:rsidTr="009B498A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E35067" w:rsidRPr="007A19F9" w:rsidRDefault="00E35067" w:rsidP="00E35067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E35067" w:rsidRPr="007A19F9" w:rsidRDefault="00E35067" w:rsidP="00E35067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69417.377.7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E35067" w:rsidRPr="007A19F9" w:rsidRDefault="00E35067" w:rsidP="00E35067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5067" w:rsidRPr="007A19F9" w:rsidRDefault="00E35067" w:rsidP="00E35067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5067" w:rsidRPr="007A19F9" w:rsidRDefault="007A19F9" w:rsidP="00E35067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5067" w:rsidRPr="007A19F9" w:rsidRDefault="00E35067" w:rsidP="00E35067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24.268</w:t>
            </w:r>
          </w:p>
        </w:tc>
      </w:tr>
      <w:tr w:rsidR="00E35067" w:rsidRPr="00245341" w:rsidTr="009B498A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E35067" w:rsidRPr="007A19F9" w:rsidRDefault="00E35067" w:rsidP="00E35067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Кръвеник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E35067" w:rsidRPr="007A19F9" w:rsidRDefault="00E35067" w:rsidP="00E35067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69417.371.22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E35067" w:rsidRPr="007A19F9" w:rsidRDefault="00E35067" w:rsidP="00E35067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5067" w:rsidRPr="007A19F9" w:rsidRDefault="00E35067" w:rsidP="00E35067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5067" w:rsidRPr="007A19F9" w:rsidRDefault="007A19F9" w:rsidP="00E35067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35067" w:rsidRPr="007A19F9" w:rsidRDefault="00E35067" w:rsidP="00E35067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18.152</w:t>
            </w:r>
          </w:p>
        </w:tc>
      </w:tr>
      <w:tr w:rsidR="00990D8A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43966.123.83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990D8A" w:rsidRPr="007A19F9" w:rsidRDefault="007A19F9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3.998</w:t>
            </w:r>
          </w:p>
        </w:tc>
      </w:tr>
      <w:tr w:rsidR="00990D8A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43966.174.8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990D8A" w:rsidRPr="007A19F9" w:rsidRDefault="007A19F9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17.119</w:t>
            </w:r>
          </w:p>
        </w:tc>
      </w:tr>
      <w:tr w:rsidR="00990D8A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43966.98.145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990D8A" w:rsidRPr="007A19F9" w:rsidRDefault="00990D8A" w:rsidP="00990D8A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990D8A" w:rsidRPr="007A19F9" w:rsidRDefault="007A19F9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990D8A" w:rsidRPr="007A19F9" w:rsidRDefault="00990D8A" w:rsidP="00990D8A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3.200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43966.123.73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6.003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43966.123.80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5.363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43966.123.81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Изп. ливада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7.105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43966.174.12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1.699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43966.124.4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5.488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43966.124.10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1.801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43966.124.18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19.164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43966.196.53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6.097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43966.181.1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23.544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43966.196.80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2.974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43966.98.101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20.671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43966.38.8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5.851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43966.37.7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1.364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43966.28.49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4.692 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43966.16.28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0.834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43966.29.38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2.700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43966.32.13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4.807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43966.32.15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4.803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43966.32.18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4.419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lastRenderedPageBreak/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43966.32.25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1.701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43966.32.29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6.499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43966.32.37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2.698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43966.37.31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3.514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43966.53.12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4.501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43966.53.25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1.502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43966.58.109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5.207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43966.67.7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1.700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43966.87.37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1.294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43966.87.86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6.486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43966.98.62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1.126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43966.98.87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0.998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43966.112.7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V 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1.606</w:t>
            </w:r>
          </w:p>
        </w:tc>
      </w:tr>
      <w:tr w:rsidR="007A19F9" w:rsidRPr="00245341" w:rsidTr="0027680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Ловнидол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43966.114.36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noWrap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5.561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46509.51.2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2.435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46509.99.3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0.798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46509.101.205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1.000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46509.110.30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IV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0.750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46509.109.24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II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0.233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46509.47.67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1.565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46509.47.72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4.100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46509.50.1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7.258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Малки Вършец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46509.195.1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 xml:space="preserve"> X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7A19F9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7A19F9">
              <w:rPr>
                <w:color w:val="000000"/>
                <w:sz w:val="20"/>
                <w:szCs w:val="20"/>
              </w:rPr>
              <w:t>0.540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48670.74.178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4.054</w:t>
            </w:r>
          </w:p>
        </w:tc>
      </w:tr>
      <w:tr w:rsidR="007A19F9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48670.35.33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10.582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48670.35.32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11.252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48670.79.25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5.350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48670.80.24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4.854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48670.37.18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7.041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48670.16.17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6.595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48670.37.13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13.633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48670.37.6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85.414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48670.45.2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11.301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48670.44.2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80.898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48670.43.1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47.682</w:t>
            </w:r>
          </w:p>
        </w:tc>
      </w:tr>
      <w:tr w:rsidR="00241604" w:rsidRPr="00245341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Младен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48670.36.1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41604" w:rsidRPr="00241604" w:rsidRDefault="00241604" w:rsidP="00241604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83.22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56037.15.53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0.806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both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56037.15.51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81.176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56037.60.21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0.107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56037.45.156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0.600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56037.35.11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1.039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56037.29.21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0.293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56037.87.13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0.700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56037.69.11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0.364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56037.20.44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56037.25.19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1.396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56037.28.213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2.909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56037.28.227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0.500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56037.45.160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56037.48.3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0.998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lastRenderedPageBreak/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56037.60.17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1.511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56037.15.54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0.21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56037.16.5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1.999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56037.19.115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2.500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56037.12.48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1.086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Петко Славейков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56037.51.64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10.200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63673.15.235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</w:t>
            </w:r>
            <w:r w:rsidR="00276805" w:rsidRPr="0027680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1.279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63673.29.9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4.000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63673.31.106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2.399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63673.31.115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1.301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63673.43.5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6.015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30.065 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63673.47.2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405.060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63673.47.5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6.927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63673.47.13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6.498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63673.47.17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23.076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63673.47.18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6.206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63673.47.48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3.569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63673.54.4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1.938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63673.33.16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0.674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63673.33.201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0.355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63673.33.210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1.899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63673.33.211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0.500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63673.33.213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0.900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63673.35.116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1.700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63673.35.123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1.200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63673.48.72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1.059</w:t>
            </w:r>
          </w:p>
        </w:tc>
      </w:tr>
      <w:tr w:rsidR="00276805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Ряховците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63673.10.281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VI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7.402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Севлиево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65927.108.24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0.810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Севлиево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65927.112.27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2.078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66216.60.11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Използв.ливада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2.935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66216.60.5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Използв.ливада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2.770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66216.0.55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6.463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66216.189.1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9.000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66216.218.1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9.104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66216.218.13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7.662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66216.0.673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5.693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66216.99.1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66.156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66216.99.2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91.210</w:t>
            </w:r>
          </w:p>
        </w:tc>
      </w:tr>
      <w:tr w:rsidR="007A19F9" w:rsidRPr="00EE411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66216.82.1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6.628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Сенник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66216.222.1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38.884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69451.53.118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53.235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69451.44.1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32.802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69451.25.27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0.850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69451.57.2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7.126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69451.115.5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1.868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69451.115.10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3.666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69451.115.11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3.008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69451.114.8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4.514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69451.144.1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26.179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lastRenderedPageBreak/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69451.144.2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0.738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69451.161.6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3.125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69451.161.10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ІV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3.805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69451.136.35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77.123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69451.313.3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2.305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69451.299.2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3.907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69451.299.6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0.577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69451.319.27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1.321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69451.305.62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1.465</w:t>
            </w:r>
          </w:p>
        </w:tc>
      </w:tr>
      <w:tr w:rsidR="007A19F9" w:rsidRPr="00ED773F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Столът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69451.305.76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1.882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48742.21.1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12.45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48742.165.7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4.863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48742.169.26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10.833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48742.170.1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2.637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48742.94.19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5.671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48742.52.1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74.944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48742.68.7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5.931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48742.68.8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1.723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48742.68.10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2.983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48742.68.12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VІ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0.186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48742.42.49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VI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32.752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7A19F9" w:rsidRPr="00241604" w:rsidRDefault="007A19F9" w:rsidP="007A19F9">
            <w:pPr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48742.42.108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22.246</w:t>
            </w:r>
          </w:p>
        </w:tc>
      </w:tr>
      <w:tr w:rsidR="007A19F9" w:rsidRPr="00DB1F48" w:rsidTr="002B0216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41604" w:rsidRDefault="007A19F9" w:rsidP="007A19F9"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</w:tcPr>
          <w:p w:rsidR="007A19F9" w:rsidRPr="00241604" w:rsidRDefault="007A19F9" w:rsidP="007A19F9">
            <w:pPr>
              <w:jc w:val="right"/>
            </w:pPr>
            <w:r w:rsidRPr="00241604">
              <w:rPr>
                <w:color w:val="000000"/>
                <w:sz w:val="20"/>
                <w:szCs w:val="20"/>
              </w:rPr>
              <w:t>48742.234.4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13.898</w:t>
            </w:r>
          </w:p>
        </w:tc>
      </w:tr>
      <w:tr w:rsidR="007A19F9" w:rsidRPr="00DB1F48" w:rsidTr="002B0216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41604" w:rsidRDefault="007A19F9" w:rsidP="007A19F9"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</w:tcPr>
          <w:p w:rsidR="007A19F9" w:rsidRPr="00241604" w:rsidRDefault="007A19F9" w:rsidP="007A19F9">
            <w:pPr>
              <w:jc w:val="right"/>
            </w:pPr>
            <w:r w:rsidRPr="00241604">
              <w:rPr>
                <w:color w:val="000000"/>
                <w:sz w:val="20"/>
                <w:szCs w:val="20"/>
              </w:rPr>
              <w:t>48742.237.44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0.868</w:t>
            </w:r>
          </w:p>
        </w:tc>
      </w:tr>
      <w:tr w:rsidR="007A19F9" w:rsidRPr="00DB1F48" w:rsidTr="002B0216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41604" w:rsidRDefault="007A19F9" w:rsidP="007A19F9">
            <w:r w:rsidRPr="00241604">
              <w:rPr>
                <w:color w:val="000000"/>
                <w:sz w:val="20"/>
                <w:szCs w:val="20"/>
              </w:rPr>
              <w:t>Млечево</w:t>
            </w:r>
          </w:p>
        </w:tc>
        <w:tc>
          <w:tcPr>
            <w:tcW w:w="1884" w:type="dxa"/>
            <w:shd w:val="clear" w:color="auto" w:fill="auto"/>
            <w:noWrap/>
          </w:tcPr>
          <w:p w:rsidR="007A19F9" w:rsidRPr="00241604" w:rsidRDefault="007A19F9" w:rsidP="007A19F9">
            <w:pPr>
              <w:jc w:val="right"/>
            </w:pPr>
            <w:r w:rsidRPr="00241604">
              <w:rPr>
                <w:color w:val="000000"/>
                <w:sz w:val="20"/>
                <w:szCs w:val="20"/>
              </w:rPr>
              <w:t>48742.236.59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41604" w:rsidRDefault="00241604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41604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41604">
              <w:rPr>
                <w:color w:val="000000"/>
                <w:sz w:val="20"/>
                <w:szCs w:val="20"/>
              </w:rPr>
              <w:t>2.629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69417.169.30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2.069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69417.92.21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1.397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0.110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0.165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69417.32.8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13.302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69417.33.38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5.508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69417.46.19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3.254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69417.60.22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0.444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69417.60.23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0.227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69417.60.30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1.488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69417.66.10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4.342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69417.67.14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8.522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69417.84.2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31.495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69417.90.1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1.981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69417.90.2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1.018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69417.90.3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0.557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69417.92.8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1.329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69417.92.17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0.268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69417.92.18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0.934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69417.92.19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1.876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69417.92.21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1.397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69417.97.5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1.962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69417.97.7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0.403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69417.100.2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1.252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69417.100.33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1.284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69417.107.11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1.527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69417.109.4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1.011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69417.110.39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15.675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69417.110.49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1.661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69417.110.88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2.899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69417.110.95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1.165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69417.111.11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6.625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69417.111.35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4.050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0.230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0.246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0.296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0.414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0.289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0.295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1.345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0.686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2.308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5.259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1.046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69417.113.43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3.294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69417.113.48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1.070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69417.113.53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2.373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69417.113.54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3.145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69417.115.2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0.326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69417.115.3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0.340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69417.115.4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0.579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69417.115.5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0.908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69417.115.6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0.449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1.429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2.425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2.918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2.267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0.697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1.077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2.169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1.551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11.946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69417.116.32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4.855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69417.119.36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0.539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69417.119.37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0.507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69417.119.40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0.694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69417.119.41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0.180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69417.119.42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0.180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69417.119.44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tabs>
                <w:tab w:val="right" w:pos="994"/>
              </w:tabs>
            </w:pPr>
            <w:r w:rsidRPr="00276805">
              <w:rPr>
                <w:color w:val="000000"/>
                <w:sz w:val="20"/>
                <w:szCs w:val="20"/>
              </w:rPr>
              <w:tab/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0.408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69417.123.8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1.259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69417.123.14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3.678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19.66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69417.127.5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2.213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69417.127.6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16.386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69417.127.9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1.237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69417.127.13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2.844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18.116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69417.129.75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9.737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69417.131.15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2.581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69417.132.11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72.624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69417.132.22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      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2.161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69417.133.16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46.004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69417.133.22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2.017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69417.133.23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4.264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69417.133.24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2.291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69417.133.26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2.899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69417.133.28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8.275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69417.133.29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2.441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69417.134.21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1.766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10.587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0.712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27.201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2.010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69417.139.51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2.747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69417.139.52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7.155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69417.139.57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25.345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69417.139.60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1.589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69417.139.64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25.817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69417.139.71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5.068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69417.139.72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16.374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69417.139.87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1.155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69417.139.90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2.655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69417.141.1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3.795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69417.141.11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0.659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69417.143.2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1.828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69417.143.3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8.685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69417.143.12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0.220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69417.143.15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0.838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69417.144.10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14.539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69417.146.8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9.840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69417.146.25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5.403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69417.148.1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0.473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69417.148.3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1.169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69417.148.7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1.513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0.763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69417.154.3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0.260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69417.154.4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0.260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69417.154.5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0.260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69417.155.16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2.279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69417.156.3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2.641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69417.156.11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2.292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69417.156.12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4.400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2.236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10.048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69417.157.15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10.541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9.532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9.925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69417.157.28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28.154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69417.157.29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35.044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69417.157.31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2.258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69417.164.2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11.019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69417.166.2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1.261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69417.166.5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16.787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69417.168.40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0.400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69417.169.38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0.256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69417.174.6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3.345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69417.174.9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1.020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69417.174.10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11.381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69417.174.14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4.932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69417.177.4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5.440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69417.177.14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1.188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69417.177.19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4.792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69417.177.30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5.189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69417.177.38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1.013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69417.177.39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2.678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69417.178.11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4.250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69417.179.62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3.382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69417.179.76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2.224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69417.180.19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2.823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69417.181.46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2.798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6.589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3.686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69417.184.47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2.002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69417.184.50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3.971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69417.184.57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1.030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69417.184.59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0.253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69417.184.60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4.953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69417.185.30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1.201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69417.185.31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0.437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69417.185.38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4.675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69417.185.39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1.268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69417.185.40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6.172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69417.186.2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2.339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69417.186.17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12.198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69417.186.20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7.930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69417.186.22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6.047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69417.186.37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1.046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69417.187.4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9.382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69417.187.6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1.878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69417.190.9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1.958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69417.190.19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2.220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69417.192.2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1.847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5.234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10.126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3.947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69417.192.10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3.235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69417.192.13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4.280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69417.192.17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Използв.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0.671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69417.192.20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7.071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69417.192.41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12.595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69417.194.24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1.344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69417.194.33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8.638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69417.194.34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4.512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69417.194.37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27.544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69417.194.45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1.603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69417.195.7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9.883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69417.195.24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21.674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69417.195.26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15.008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69417.195.46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2.155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69417.195.81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1.445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69417.196.14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9.237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69417.198.18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0.399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69417.200.24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8.257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69417.204.18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14.377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69417.205.57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5.047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69417.205.77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 с храсти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6.240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69417.209.38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2.601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69417.213.9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1.092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69417.213.18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26.686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69417.214.1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134.313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69417.216.6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17.284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69417.217.3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79.245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69417.218.5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39.181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69417.226.6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2.098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69417.227.1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0.494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69417.228.41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3.774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69417.228.44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6.546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69417.228.45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10.236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69417.228.47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18.498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69417.230.19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26.623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69417.233.18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1.113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69417.235.1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61.738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69417.236.40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1.969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69417.214.14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23.493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69417.214.18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19.362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69417.213.17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32.364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69417.184.18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25.648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69417.184.21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39.360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69417.212.24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16.598</w:t>
            </w:r>
          </w:p>
        </w:tc>
      </w:tr>
      <w:tr w:rsidR="007A19F9" w:rsidRPr="00DB1F4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69417.230.4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15.611</w:t>
            </w:r>
          </w:p>
        </w:tc>
      </w:tr>
      <w:tr w:rsidR="007A19F9" w:rsidRPr="00412518" w:rsidTr="009B498A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76805" w:rsidRDefault="007A19F9" w:rsidP="007A19F9"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69417.233.21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43.115</w:t>
            </w:r>
          </w:p>
        </w:tc>
      </w:tr>
      <w:tr w:rsidR="007A19F9" w:rsidRPr="00412518" w:rsidTr="009B498A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76805" w:rsidRDefault="007A19F9" w:rsidP="007A19F9"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69417.233.23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1.815</w:t>
            </w:r>
          </w:p>
        </w:tc>
      </w:tr>
      <w:tr w:rsidR="007A19F9" w:rsidRPr="00412518" w:rsidTr="009B498A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76805" w:rsidRDefault="007A19F9" w:rsidP="007A19F9"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69417.233.24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1.699</w:t>
            </w:r>
          </w:p>
        </w:tc>
      </w:tr>
      <w:tr w:rsidR="007A19F9" w:rsidRPr="00412518" w:rsidTr="009B498A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76805" w:rsidRDefault="007A19F9" w:rsidP="007A19F9"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69417.233.25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1.725</w:t>
            </w:r>
          </w:p>
        </w:tc>
      </w:tr>
      <w:tr w:rsidR="007A19F9" w:rsidRPr="00412518" w:rsidTr="009B498A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76805" w:rsidRDefault="007A19F9" w:rsidP="007A19F9">
            <w:r w:rsidRPr="00276805">
              <w:rPr>
                <w:color w:val="000000"/>
                <w:sz w:val="20"/>
                <w:szCs w:val="20"/>
              </w:rPr>
              <w:t>Стоките</w:t>
            </w:r>
          </w:p>
        </w:tc>
        <w:tc>
          <w:tcPr>
            <w:tcW w:w="1884" w:type="dxa"/>
            <w:shd w:val="clear" w:color="auto" w:fill="auto"/>
            <w:noWrap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69417.233.19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IX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7.917</w:t>
            </w:r>
          </w:p>
        </w:tc>
      </w:tr>
      <w:tr w:rsidR="007A19F9" w:rsidRPr="00412518" w:rsidTr="009B498A">
        <w:trPr>
          <w:trHeight w:val="283"/>
        </w:trPr>
        <w:tc>
          <w:tcPr>
            <w:tcW w:w="2011" w:type="dxa"/>
            <w:shd w:val="clear" w:color="auto" w:fill="auto"/>
            <w:noWrap/>
          </w:tcPr>
          <w:p w:rsidR="007A19F9" w:rsidRPr="00276805" w:rsidRDefault="007A19F9" w:rsidP="007A19F9">
            <w:r w:rsidRPr="00276805">
              <w:rPr>
                <w:color w:val="000000"/>
                <w:sz w:val="20"/>
                <w:szCs w:val="20"/>
              </w:rPr>
              <w:lastRenderedPageBreak/>
              <w:t>Стоките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69417.209.36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7A19F9" w:rsidRPr="00276805" w:rsidRDefault="00276805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36.981</w:t>
            </w:r>
            <w:bookmarkStart w:id="0" w:name="_GoBack"/>
            <w:bookmarkEnd w:id="0"/>
          </w:p>
        </w:tc>
      </w:tr>
      <w:tr w:rsidR="007A19F9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73763.22.109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1.800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73763.22.63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2.700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73763.22.58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2.999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73763.15.6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3.808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73763.14.2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4.699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73763.8.3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48.886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73763.6.222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8.001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73763.65.52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9.430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73763.65.45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2.000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73763.7.29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0.344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73763.13.7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1.999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73763.47.1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4.365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73763.65.61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4.950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73763.64.11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3.376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73763.6.167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3.466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73763.6.168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9.015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73763.6.209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7.663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73763.6.236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15.397</w:t>
            </w:r>
          </w:p>
        </w:tc>
      </w:tr>
      <w:tr w:rsidR="00276805" w:rsidRPr="00412518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73763.6.243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32.996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73763.71.2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19.288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73763.71.3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7.061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73763.71.4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8.053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73763.71.8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6.190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73763.71.10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3.020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73763.71.11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3.000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73763.71.12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12.489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73763.75.7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3.746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73763.83.4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30.045</w:t>
            </w:r>
          </w:p>
        </w:tc>
      </w:tr>
      <w:tr w:rsidR="00276805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Търхово</w:t>
            </w:r>
          </w:p>
        </w:tc>
        <w:tc>
          <w:tcPr>
            <w:tcW w:w="1884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73763.82.130</w:t>
            </w:r>
          </w:p>
        </w:tc>
        <w:tc>
          <w:tcPr>
            <w:tcW w:w="2395" w:type="dxa"/>
            <w:shd w:val="clear" w:color="auto" w:fill="auto"/>
            <w:noWrap/>
            <w:vAlign w:val="center"/>
          </w:tcPr>
          <w:p w:rsidR="00276805" w:rsidRPr="00276805" w:rsidRDefault="00276805" w:rsidP="00276805">
            <w:pPr>
              <w:jc w:val="center"/>
            </w:pPr>
            <w:r w:rsidRPr="00276805">
              <w:rPr>
                <w:color w:val="000000"/>
                <w:sz w:val="20"/>
                <w:szCs w:val="20"/>
              </w:rPr>
              <w:t>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805" w:rsidRPr="00276805" w:rsidRDefault="00276805" w:rsidP="00276805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107.151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77253.26.96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4.979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77253.31.4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0.700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77253.31.40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4.978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77253.61.11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0.999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77253.61.27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4.005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77253.61.34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3.136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77253.61.37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1.004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77253.61.38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2.956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77253.74.41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1.782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77253.96.1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2.100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77253.64.98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3.328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77253.98.2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1.201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77253.98.5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Ливада      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IV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276805" w:rsidP="007A19F9">
            <w:pPr>
              <w:jc w:val="right"/>
              <w:rPr>
                <w:sz w:val="20"/>
                <w:szCs w:val="20"/>
              </w:rPr>
            </w:pPr>
            <w:r w:rsidRPr="00276805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1.179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Хирево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77253.84.1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VII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</w:pPr>
            <w:r w:rsidRPr="0027680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11.514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Шумата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83497.5.68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1.720</w:t>
            </w:r>
          </w:p>
        </w:tc>
      </w:tr>
      <w:tr w:rsidR="007A19F9" w:rsidRPr="00EB4F5D" w:rsidTr="00980235">
        <w:trPr>
          <w:trHeight w:val="283"/>
        </w:trPr>
        <w:tc>
          <w:tcPr>
            <w:tcW w:w="2011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Шумата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83497.14.6</w:t>
            </w:r>
          </w:p>
        </w:tc>
        <w:tc>
          <w:tcPr>
            <w:tcW w:w="2395" w:type="dxa"/>
            <w:shd w:val="clear" w:color="auto" w:fill="auto"/>
            <w:noWrap/>
            <w:vAlign w:val="center"/>
            <w:hideMark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 xml:space="preserve"> Пасище, мера  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center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A19F9" w:rsidRPr="00276805" w:rsidRDefault="007A19F9" w:rsidP="007A19F9">
            <w:pPr>
              <w:jc w:val="right"/>
              <w:rPr>
                <w:color w:val="000000"/>
                <w:sz w:val="20"/>
                <w:szCs w:val="20"/>
              </w:rPr>
            </w:pPr>
            <w:r w:rsidRPr="00276805">
              <w:rPr>
                <w:color w:val="000000"/>
                <w:sz w:val="20"/>
                <w:szCs w:val="20"/>
              </w:rPr>
              <w:t>4.001</w:t>
            </w:r>
          </w:p>
        </w:tc>
      </w:tr>
    </w:tbl>
    <w:p w:rsidR="00636472" w:rsidRDefault="00636472" w:rsidP="001A3904">
      <w:pPr>
        <w:ind w:right="272"/>
        <w:jc w:val="both"/>
      </w:pPr>
    </w:p>
    <w:p w:rsidR="004E3B20" w:rsidRDefault="004E3B20" w:rsidP="004E3B20">
      <w:pPr>
        <w:widowControl w:val="0"/>
        <w:autoSpaceDE w:val="0"/>
        <w:autoSpaceDN w:val="0"/>
        <w:adjustRightInd w:val="0"/>
        <w:ind w:left="1440" w:firstLine="720"/>
        <w:jc w:val="both"/>
      </w:pPr>
      <w:r>
        <w:t xml:space="preserve">                         </w:t>
      </w:r>
    </w:p>
    <w:p w:rsidR="004E3B20" w:rsidRPr="00B429E4" w:rsidRDefault="004E3B20" w:rsidP="004E3B20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t xml:space="preserve">                                                         ПРЕДСЕДАТЕЛ НА ОбС:</w:t>
      </w:r>
    </w:p>
    <w:p w:rsidR="004E3B20" w:rsidRPr="001432F5" w:rsidRDefault="004E3B20" w:rsidP="004E3B20">
      <w:pPr>
        <w:widowControl w:val="0"/>
        <w:autoSpaceDE w:val="0"/>
        <w:autoSpaceDN w:val="0"/>
        <w:adjustRightInd w:val="0"/>
        <w:jc w:val="both"/>
        <w:rPr>
          <w:lang w:val="en-US"/>
        </w:rPr>
      </w:pPr>
      <w:r>
        <w:t xml:space="preserve">                                                           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/</w:t>
      </w:r>
      <w:r>
        <w:rPr>
          <w:bCs/>
        </w:rPr>
        <w:t>Здравка Лалева</w:t>
      </w:r>
      <w:r>
        <w:rPr>
          <w:b/>
          <w:bCs/>
        </w:rPr>
        <w:t>/</w:t>
      </w:r>
    </w:p>
    <w:sectPr w:rsidR="004E3B20" w:rsidRPr="001432F5" w:rsidSect="004E3B20">
      <w:pgSz w:w="11906" w:h="16838" w:code="9"/>
      <w:pgMar w:top="1440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773" w:rsidRDefault="00121773" w:rsidP="00A50122">
      <w:r>
        <w:separator/>
      </w:r>
    </w:p>
  </w:endnote>
  <w:endnote w:type="continuationSeparator" w:id="1">
    <w:p w:rsidR="00121773" w:rsidRDefault="00121773" w:rsidP="00A5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773" w:rsidRDefault="00121773" w:rsidP="00A50122">
      <w:r>
        <w:separator/>
      </w:r>
    </w:p>
  </w:footnote>
  <w:footnote w:type="continuationSeparator" w:id="1">
    <w:p w:rsidR="00121773" w:rsidRDefault="00121773" w:rsidP="00A501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BB48D1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0C21518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4ECB930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BBECFE4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FAECB90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7608EEE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243676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D88BFA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5036E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E08D5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311074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11133A2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44A061C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hideGrammaticalErrors/>
  <w:attachedTemplate r:id="rId1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A4EB3"/>
    <w:rsid w:val="000250C2"/>
    <w:rsid w:val="00025F81"/>
    <w:rsid w:val="00036DDC"/>
    <w:rsid w:val="00063393"/>
    <w:rsid w:val="00064250"/>
    <w:rsid w:val="0006489C"/>
    <w:rsid w:val="000731E6"/>
    <w:rsid w:val="00081361"/>
    <w:rsid w:val="000A0299"/>
    <w:rsid w:val="000A45CB"/>
    <w:rsid w:val="000E1E14"/>
    <w:rsid w:val="000F2BF0"/>
    <w:rsid w:val="00121773"/>
    <w:rsid w:val="00125313"/>
    <w:rsid w:val="001424D9"/>
    <w:rsid w:val="00153BB3"/>
    <w:rsid w:val="00197B6D"/>
    <w:rsid w:val="001A3904"/>
    <w:rsid w:val="001B293C"/>
    <w:rsid w:val="001B5110"/>
    <w:rsid w:val="001C47CB"/>
    <w:rsid w:val="001D4328"/>
    <w:rsid w:val="001D638B"/>
    <w:rsid w:val="001E68F1"/>
    <w:rsid w:val="001E7C80"/>
    <w:rsid w:val="001F03A6"/>
    <w:rsid w:val="001F6769"/>
    <w:rsid w:val="00206B07"/>
    <w:rsid w:val="0022114F"/>
    <w:rsid w:val="00241604"/>
    <w:rsid w:val="00263AA3"/>
    <w:rsid w:val="002743DE"/>
    <w:rsid w:val="00276805"/>
    <w:rsid w:val="0028108B"/>
    <w:rsid w:val="00281DB1"/>
    <w:rsid w:val="002A58A0"/>
    <w:rsid w:val="002B0216"/>
    <w:rsid w:val="002B04B6"/>
    <w:rsid w:val="002D4787"/>
    <w:rsid w:val="00321BF5"/>
    <w:rsid w:val="00350DBB"/>
    <w:rsid w:val="00353C30"/>
    <w:rsid w:val="00392520"/>
    <w:rsid w:val="003A68D8"/>
    <w:rsid w:val="003D6178"/>
    <w:rsid w:val="003E3A02"/>
    <w:rsid w:val="003E7CAA"/>
    <w:rsid w:val="003F51C2"/>
    <w:rsid w:val="00420121"/>
    <w:rsid w:val="00424610"/>
    <w:rsid w:val="004672A9"/>
    <w:rsid w:val="004714E1"/>
    <w:rsid w:val="00475F64"/>
    <w:rsid w:val="00492E9C"/>
    <w:rsid w:val="004A0B3E"/>
    <w:rsid w:val="004A1F18"/>
    <w:rsid w:val="004A763B"/>
    <w:rsid w:val="004C3314"/>
    <w:rsid w:val="004E108E"/>
    <w:rsid w:val="004E3B20"/>
    <w:rsid w:val="004E58F9"/>
    <w:rsid w:val="004E655E"/>
    <w:rsid w:val="004F0021"/>
    <w:rsid w:val="004F052D"/>
    <w:rsid w:val="005524FB"/>
    <w:rsid w:val="005525A8"/>
    <w:rsid w:val="00582D5A"/>
    <w:rsid w:val="005A47CE"/>
    <w:rsid w:val="005D19D5"/>
    <w:rsid w:val="005E348B"/>
    <w:rsid w:val="00625EB3"/>
    <w:rsid w:val="00631701"/>
    <w:rsid w:val="00636472"/>
    <w:rsid w:val="00645252"/>
    <w:rsid w:val="006464C0"/>
    <w:rsid w:val="00654561"/>
    <w:rsid w:val="00671E66"/>
    <w:rsid w:val="006D228B"/>
    <w:rsid w:val="006D3D74"/>
    <w:rsid w:val="006E5F71"/>
    <w:rsid w:val="006F002D"/>
    <w:rsid w:val="007016C4"/>
    <w:rsid w:val="00714F4B"/>
    <w:rsid w:val="0072302F"/>
    <w:rsid w:val="00731EC4"/>
    <w:rsid w:val="00773625"/>
    <w:rsid w:val="007A05DF"/>
    <w:rsid w:val="007A19F9"/>
    <w:rsid w:val="007A5567"/>
    <w:rsid w:val="007C6F60"/>
    <w:rsid w:val="007F4FBC"/>
    <w:rsid w:val="00820298"/>
    <w:rsid w:val="00826E7F"/>
    <w:rsid w:val="0083402D"/>
    <w:rsid w:val="0083569A"/>
    <w:rsid w:val="0089370F"/>
    <w:rsid w:val="00895798"/>
    <w:rsid w:val="008A0878"/>
    <w:rsid w:val="008C02BB"/>
    <w:rsid w:val="008D5CD6"/>
    <w:rsid w:val="008F3FCD"/>
    <w:rsid w:val="00921E9B"/>
    <w:rsid w:val="00927BCE"/>
    <w:rsid w:val="00941640"/>
    <w:rsid w:val="00980093"/>
    <w:rsid w:val="00980235"/>
    <w:rsid w:val="00990D8A"/>
    <w:rsid w:val="009B36CD"/>
    <w:rsid w:val="009B498A"/>
    <w:rsid w:val="00A01A28"/>
    <w:rsid w:val="00A316B7"/>
    <w:rsid w:val="00A40F21"/>
    <w:rsid w:val="00A448B4"/>
    <w:rsid w:val="00A44B33"/>
    <w:rsid w:val="00A50122"/>
    <w:rsid w:val="00A511A3"/>
    <w:rsid w:val="00A56A3F"/>
    <w:rsid w:val="00A7188D"/>
    <w:rsid w:val="00A915C1"/>
    <w:rsid w:val="00A9204E"/>
    <w:rsid w:val="00AC0FF5"/>
    <w:rsid w:val="00B00C7F"/>
    <w:rsid w:val="00B319F0"/>
    <w:rsid w:val="00B31A87"/>
    <w:rsid w:val="00B55EFB"/>
    <w:rsid w:val="00B822EB"/>
    <w:rsid w:val="00B84FB6"/>
    <w:rsid w:val="00BB5837"/>
    <w:rsid w:val="00BC61EC"/>
    <w:rsid w:val="00C16132"/>
    <w:rsid w:val="00C26FFD"/>
    <w:rsid w:val="00C328F5"/>
    <w:rsid w:val="00C33919"/>
    <w:rsid w:val="00C47968"/>
    <w:rsid w:val="00C52162"/>
    <w:rsid w:val="00C5443C"/>
    <w:rsid w:val="00C63271"/>
    <w:rsid w:val="00CA1570"/>
    <w:rsid w:val="00CA4EB3"/>
    <w:rsid w:val="00CE4AF9"/>
    <w:rsid w:val="00CE7342"/>
    <w:rsid w:val="00D67520"/>
    <w:rsid w:val="00D93C18"/>
    <w:rsid w:val="00DA301D"/>
    <w:rsid w:val="00E045EC"/>
    <w:rsid w:val="00E15CFB"/>
    <w:rsid w:val="00E24B80"/>
    <w:rsid w:val="00E35067"/>
    <w:rsid w:val="00EC5CC4"/>
    <w:rsid w:val="00EC7853"/>
    <w:rsid w:val="00ED773F"/>
    <w:rsid w:val="00EE61D6"/>
    <w:rsid w:val="00F123F8"/>
    <w:rsid w:val="00F13225"/>
    <w:rsid w:val="00F202DE"/>
    <w:rsid w:val="00F252C7"/>
    <w:rsid w:val="00F364D6"/>
    <w:rsid w:val="00F401E1"/>
    <w:rsid w:val="00F414C6"/>
    <w:rsid w:val="00F634A3"/>
    <w:rsid w:val="00F64E2B"/>
    <w:rsid w:val="00F76A6F"/>
    <w:rsid w:val="00FA07A3"/>
    <w:rsid w:val="00FE2B81"/>
    <w:rsid w:val="00FE4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3647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2"/>
    <w:next w:val="a2"/>
    <w:link w:val="10"/>
    <w:qFormat/>
    <w:rsid w:val="00A50122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  <w:lang w:eastAsia="en-US"/>
    </w:rPr>
  </w:style>
  <w:style w:type="paragraph" w:styleId="21">
    <w:name w:val="heading 2"/>
    <w:basedOn w:val="a2"/>
    <w:next w:val="a2"/>
    <w:link w:val="22"/>
    <w:unhideWhenUsed/>
    <w:qFormat/>
    <w:rsid w:val="00A50122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  <w:lang w:eastAsia="en-US"/>
    </w:rPr>
  </w:style>
  <w:style w:type="paragraph" w:styleId="31">
    <w:name w:val="heading 3"/>
    <w:basedOn w:val="a2"/>
    <w:next w:val="a2"/>
    <w:link w:val="32"/>
    <w:unhideWhenUsed/>
    <w:qFormat/>
    <w:rsid w:val="00A50122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lang w:eastAsia="en-US"/>
    </w:rPr>
  </w:style>
  <w:style w:type="paragraph" w:styleId="41">
    <w:name w:val="heading 4"/>
    <w:basedOn w:val="a2"/>
    <w:next w:val="a2"/>
    <w:link w:val="42"/>
    <w:unhideWhenUsed/>
    <w:qFormat/>
    <w:rsid w:val="00A50122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  <w:sz w:val="22"/>
      <w:szCs w:val="22"/>
      <w:lang w:eastAsia="en-US"/>
    </w:rPr>
  </w:style>
  <w:style w:type="paragraph" w:styleId="51">
    <w:name w:val="heading 5"/>
    <w:basedOn w:val="a2"/>
    <w:next w:val="a2"/>
    <w:link w:val="52"/>
    <w:uiPriority w:val="9"/>
    <w:unhideWhenUsed/>
    <w:qFormat/>
    <w:rsid w:val="00A50122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  <w:sz w:val="22"/>
      <w:szCs w:val="22"/>
      <w:lang w:eastAsia="en-US"/>
    </w:rPr>
  </w:style>
  <w:style w:type="paragraph" w:styleId="6">
    <w:name w:val="heading 6"/>
    <w:basedOn w:val="a2"/>
    <w:next w:val="a2"/>
    <w:link w:val="60"/>
    <w:uiPriority w:val="9"/>
    <w:unhideWhenUsed/>
    <w:qFormat/>
    <w:rsid w:val="00A50122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  <w:sz w:val="22"/>
      <w:szCs w:val="22"/>
      <w:lang w:eastAsia="en-US"/>
    </w:rPr>
  </w:style>
  <w:style w:type="paragraph" w:styleId="7">
    <w:name w:val="heading 7"/>
    <w:basedOn w:val="a2"/>
    <w:next w:val="a2"/>
    <w:link w:val="70"/>
    <w:uiPriority w:val="9"/>
    <w:unhideWhenUsed/>
    <w:qFormat/>
    <w:rsid w:val="00A50122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  <w:sz w:val="22"/>
      <w:szCs w:val="22"/>
      <w:lang w:eastAsia="en-US"/>
    </w:rPr>
  </w:style>
  <w:style w:type="paragraph" w:styleId="8">
    <w:name w:val="heading 8"/>
    <w:basedOn w:val="a2"/>
    <w:next w:val="a2"/>
    <w:link w:val="80"/>
    <w:uiPriority w:val="9"/>
    <w:unhideWhenUsed/>
    <w:qFormat/>
    <w:rsid w:val="00A50122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 w:val="22"/>
      <w:szCs w:val="21"/>
      <w:lang w:eastAsia="en-US"/>
    </w:rPr>
  </w:style>
  <w:style w:type="paragraph" w:styleId="9">
    <w:name w:val="heading 9"/>
    <w:basedOn w:val="a2"/>
    <w:next w:val="a2"/>
    <w:link w:val="90"/>
    <w:uiPriority w:val="9"/>
    <w:unhideWhenUsed/>
    <w:qFormat/>
    <w:rsid w:val="00A50122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 w:val="22"/>
      <w:szCs w:val="21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лавие 1 Знак"/>
    <w:basedOn w:val="a3"/>
    <w:link w:val="1"/>
    <w:rsid w:val="00A50122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22">
    <w:name w:val="Заглавие 2 Знак"/>
    <w:basedOn w:val="a3"/>
    <w:link w:val="21"/>
    <w:rsid w:val="00A50122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32">
    <w:name w:val="Заглавие 3 Знак"/>
    <w:basedOn w:val="a3"/>
    <w:link w:val="31"/>
    <w:rsid w:val="00A50122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42">
    <w:name w:val="Заглавие 4 Знак"/>
    <w:basedOn w:val="a3"/>
    <w:link w:val="41"/>
    <w:rsid w:val="00A50122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52">
    <w:name w:val="Заглавие 5 Знак"/>
    <w:basedOn w:val="a3"/>
    <w:link w:val="51"/>
    <w:uiPriority w:val="9"/>
    <w:rsid w:val="00A50122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60">
    <w:name w:val="Заглавие 6 Знак"/>
    <w:basedOn w:val="a3"/>
    <w:link w:val="6"/>
    <w:uiPriority w:val="9"/>
    <w:rsid w:val="00A50122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лавие 7 Знак"/>
    <w:basedOn w:val="a3"/>
    <w:link w:val="7"/>
    <w:uiPriority w:val="9"/>
    <w:rsid w:val="00A50122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лавие 8 Знак"/>
    <w:basedOn w:val="a3"/>
    <w:link w:val="8"/>
    <w:uiPriority w:val="9"/>
    <w:rsid w:val="00A50122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лавие 9 Знак"/>
    <w:basedOn w:val="a3"/>
    <w:link w:val="9"/>
    <w:uiPriority w:val="9"/>
    <w:rsid w:val="00A50122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qFormat/>
    <w:rsid w:val="00A50122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  <w:lang w:eastAsia="en-US"/>
    </w:rPr>
  </w:style>
  <w:style w:type="character" w:customStyle="1" w:styleId="a7">
    <w:name w:val="Заглавие Знак"/>
    <w:basedOn w:val="a3"/>
    <w:link w:val="a6"/>
    <w:rsid w:val="00A50122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A50122"/>
    <w:pPr>
      <w:numPr>
        <w:ilvl w:val="1"/>
      </w:numPr>
    </w:pPr>
    <w:rPr>
      <w:rFonts w:ascii="Calibri" w:eastAsiaTheme="minorEastAsia" w:hAnsi="Calibri" w:cs="Calibri"/>
      <w:color w:val="5A5A5A" w:themeColor="text1" w:themeTint="A5"/>
      <w:spacing w:val="15"/>
      <w:sz w:val="22"/>
      <w:szCs w:val="22"/>
      <w:lang w:eastAsia="en-US"/>
    </w:rPr>
  </w:style>
  <w:style w:type="character" w:customStyle="1" w:styleId="a9">
    <w:name w:val="Подзаглавие Знак"/>
    <w:basedOn w:val="a3"/>
    <w:link w:val="a8"/>
    <w:uiPriority w:val="11"/>
    <w:rsid w:val="00A50122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A50122"/>
    <w:rPr>
      <w:rFonts w:ascii="Calibri" w:hAnsi="Calibri" w:cs="Calibri"/>
      <w:i/>
      <w:iCs/>
      <w:color w:val="404040" w:themeColor="text1" w:themeTint="BF"/>
    </w:rPr>
  </w:style>
  <w:style w:type="character" w:styleId="ab">
    <w:name w:val="Emphasis"/>
    <w:basedOn w:val="a3"/>
    <w:qFormat/>
    <w:rsid w:val="00A50122"/>
    <w:rPr>
      <w:rFonts w:ascii="Calibri" w:hAnsi="Calibri" w:cs="Calibri"/>
      <w:i/>
      <w:iCs/>
    </w:rPr>
  </w:style>
  <w:style w:type="character" w:styleId="ac">
    <w:name w:val="Intense Emphasis"/>
    <w:basedOn w:val="a3"/>
    <w:uiPriority w:val="21"/>
    <w:qFormat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d">
    <w:name w:val="Strong"/>
    <w:basedOn w:val="a3"/>
    <w:qFormat/>
    <w:rsid w:val="00A50122"/>
    <w:rPr>
      <w:rFonts w:ascii="Calibri" w:hAnsi="Calibri" w:cs="Calibri"/>
      <w:b/>
      <w:bCs/>
    </w:rPr>
  </w:style>
  <w:style w:type="paragraph" w:styleId="ae">
    <w:name w:val="Quote"/>
    <w:basedOn w:val="a2"/>
    <w:next w:val="a2"/>
    <w:link w:val="af"/>
    <w:uiPriority w:val="29"/>
    <w:qFormat/>
    <w:rsid w:val="00A50122"/>
    <w:pPr>
      <w:spacing w:before="200"/>
      <w:ind w:left="864" w:right="864"/>
      <w:jc w:val="center"/>
    </w:pPr>
    <w:rPr>
      <w:rFonts w:ascii="Calibri" w:eastAsiaTheme="minorHAnsi" w:hAnsi="Calibri" w:cs="Calibri"/>
      <w:i/>
      <w:iCs/>
      <w:color w:val="404040" w:themeColor="text1" w:themeTint="BF"/>
      <w:sz w:val="22"/>
      <w:szCs w:val="22"/>
      <w:lang w:eastAsia="en-US"/>
    </w:rPr>
  </w:style>
  <w:style w:type="character" w:customStyle="1" w:styleId="af">
    <w:name w:val="Цитат Знак"/>
    <w:basedOn w:val="a3"/>
    <w:link w:val="ae"/>
    <w:uiPriority w:val="29"/>
    <w:rsid w:val="00A50122"/>
    <w:rPr>
      <w:rFonts w:ascii="Calibri" w:hAnsi="Calibri" w:cs="Calibri"/>
      <w:i/>
      <w:iCs/>
      <w:color w:val="404040" w:themeColor="text1" w:themeTint="BF"/>
    </w:rPr>
  </w:style>
  <w:style w:type="paragraph" w:styleId="af0">
    <w:name w:val="Intense Quote"/>
    <w:basedOn w:val="a2"/>
    <w:next w:val="a2"/>
    <w:link w:val="af1"/>
    <w:uiPriority w:val="30"/>
    <w:qFormat/>
    <w:rsid w:val="00A5012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="Calibri" w:eastAsiaTheme="minorHAnsi" w:hAnsi="Calibri" w:cs="Calibri"/>
      <w:i/>
      <w:iCs/>
      <w:color w:val="1F4E79" w:themeColor="accent1" w:themeShade="80"/>
      <w:sz w:val="22"/>
      <w:szCs w:val="22"/>
      <w:lang w:eastAsia="en-US"/>
    </w:rPr>
  </w:style>
  <w:style w:type="character" w:customStyle="1" w:styleId="af1">
    <w:name w:val="Интензивно цитиране Знак"/>
    <w:basedOn w:val="a3"/>
    <w:link w:val="af0"/>
    <w:uiPriority w:val="30"/>
    <w:rsid w:val="00A50122"/>
    <w:rPr>
      <w:rFonts w:ascii="Calibri" w:hAnsi="Calibri" w:cs="Calibri"/>
      <w:i/>
      <w:iCs/>
      <w:color w:val="1F4E79" w:themeColor="accent1" w:themeShade="80"/>
    </w:rPr>
  </w:style>
  <w:style w:type="character" w:styleId="af2">
    <w:name w:val="Subtle Reference"/>
    <w:basedOn w:val="a3"/>
    <w:uiPriority w:val="31"/>
    <w:qFormat/>
    <w:rsid w:val="00A50122"/>
    <w:rPr>
      <w:rFonts w:ascii="Calibri" w:hAnsi="Calibri" w:cs="Calibri"/>
      <w:smallCaps/>
      <w:color w:val="5A5A5A" w:themeColor="text1" w:themeTint="A5"/>
    </w:rPr>
  </w:style>
  <w:style w:type="character" w:styleId="af3">
    <w:name w:val="Intense Reference"/>
    <w:basedOn w:val="a3"/>
    <w:uiPriority w:val="32"/>
    <w:qFormat/>
    <w:rsid w:val="00A50122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af4">
    <w:name w:val="Book Title"/>
    <w:basedOn w:val="a3"/>
    <w:uiPriority w:val="33"/>
    <w:qFormat/>
    <w:rsid w:val="00A50122"/>
    <w:rPr>
      <w:rFonts w:ascii="Calibri" w:hAnsi="Calibri" w:cs="Calibri"/>
      <w:b/>
      <w:bCs/>
      <w:i/>
      <w:iCs/>
      <w:spacing w:val="5"/>
    </w:rPr>
  </w:style>
  <w:style w:type="character" w:styleId="af5">
    <w:name w:val="Hyperlink"/>
    <w:basedOn w:val="a3"/>
    <w:uiPriority w:val="99"/>
    <w:unhideWhenUsed/>
    <w:rsid w:val="00A50122"/>
    <w:rPr>
      <w:rFonts w:ascii="Calibri" w:hAnsi="Calibri" w:cs="Calibri"/>
      <w:color w:val="1F4E79" w:themeColor="accent1" w:themeShade="80"/>
      <w:u w:val="single"/>
    </w:rPr>
  </w:style>
  <w:style w:type="character" w:styleId="af6">
    <w:name w:val="FollowedHyperlink"/>
    <w:basedOn w:val="a3"/>
    <w:uiPriority w:val="99"/>
    <w:unhideWhenUsed/>
    <w:rsid w:val="00A50122"/>
    <w:rPr>
      <w:rFonts w:ascii="Calibri" w:hAnsi="Calibri" w:cs="Calibri"/>
      <w:color w:val="954F72" w:themeColor="followedHyperlink"/>
      <w:u w:val="single"/>
    </w:rPr>
  </w:style>
  <w:style w:type="paragraph" w:styleId="af7">
    <w:name w:val="caption"/>
    <w:basedOn w:val="a2"/>
    <w:next w:val="a2"/>
    <w:unhideWhenUsed/>
    <w:qFormat/>
    <w:rsid w:val="00A50122"/>
    <w:pPr>
      <w:spacing w:after="200"/>
    </w:pPr>
    <w:rPr>
      <w:rFonts w:ascii="Calibri" w:eastAsiaTheme="minorHAnsi" w:hAnsi="Calibri" w:cs="Calibri"/>
      <w:i/>
      <w:iCs/>
      <w:color w:val="44546A" w:themeColor="text2"/>
      <w:sz w:val="22"/>
      <w:szCs w:val="18"/>
      <w:lang w:eastAsia="en-US"/>
    </w:rPr>
  </w:style>
  <w:style w:type="paragraph" w:styleId="af8">
    <w:name w:val="Balloon Text"/>
    <w:basedOn w:val="a2"/>
    <w:link w:val="af9"/>
    <w:semiHidden/>
    <w:unhideWhenUsed/>
    <w:rsid w:val="00A50122"/>
    <w:rPr>
      <w:rFonts w:ascii="Segoe UI" w:eastAsiaTheme="minorHAnsi" w:hAnsi="Segoe UI" w:cs="Segoe UI"/>
      <w:sz w:val="22"/>
      <w:szCs w:val="18"/>
      <w:lang w:eastAsia="en-US"/>
    </w:rPr>
  </w:style>
  <w:style w:type="character" w:customStyle="1" w:styleId="af9">
    <w:name w:val="Изнесен текст Знак"/>
    <w:basedOn w:val="a3"/>
    <w:link w:val="af8"/>
    <w:semiHidden/>
    <w:rsid w:val="00A50122"/>
    <w:rPr>
      <w:rFonts w:ascii="Segoe UI" w:hAnsi="Segoe UI" w:cs="Segoe UI"/>
      <w:szCs w:val="18"/>
    </w:rPr>
  </w:style>
  <w:style w:type="paragraph" w:styleId="afa">
    <w:name w:val="Block Text"/>
    <w:basedOn w:val="a2"/>
    <w:uiPriority w:val="99"/>
    <w:semiHidden/>
    <w:unhideWhenUsed/>
    <w:rsid w:val="00A5012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="Calibri" w:eastAsiaTheme="minorEastAsia" w:hAnsi="Calibri" w:cs="Calibri"/>
      <w:i/>
      <w:iCs/>
      <w:color w:val="1F4E79" w:themeColor="accent1" w:themeShade="80"/>
      <w:sz w:val="22"/>
      <w:szCs w:val="22"/>
      <w:lang w:eastAsia="en-US"/>
    </w:rPr>
  </w:style>
  <w:style w:type="paragraph" w:styleId="33">
    <w:name w:val="Body Text 3"/>
    <w:basedOn w:val="a2"/>
    <w:link w:val="34"/>
    <w:unhideWhenUsed/>
    <w:rsid w:val="00A50122"/>
    <w:pPr>
      <w:spacing w:after="12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4">
    <w:name w:val="Основен текст 3 Знак"/>
    <w:basedOn w:val="a3"/>
    <w:link w:val="33"/>
    <w:rsid w:val="00A50122"/>
    <w:rPr>
      <w:rFonts w:ascii="Calibri" w:hAnsi="Calibri" w:cs="Calibri"/>
      <w:szCs w:val="16"/>
    </w:rPr>
  </w:style>
  <w:style w:type="paragraph" w:styleId="35">
    <w:name w:val="Body Text Indent 3"/>
    <w:basedOn w:val="a2"/>
    <w:link w:val="36"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16"/>
      <w:lang w:eastAsia="en-US"/>
    </w:rPr>
  </w:style>
  <w:style w:type="character" w:customStyle="1" w:styleId="36">
    <w:name w:val="Основен текст с отстъп 3 Знак"/>
    <w:basedOn w:val="a3"/>
    <w:link w:val="35"/>
    <w:rsid w:val="00A50122"/>
    <w:rPr>
      <w:rFonts w:ascii="Calibri" w:hAnsi="Calibri" w:cs="Calibri"/>
      <w:szCs w:val="16"/>
    </w:rPr>
  </w:style>
  <w:style w:type="character" w:styleId="afb">
    <w:name w:val="annotation reference"/>
    <w:basedOn w:val="a3"/>
    <w:uiPriority w:val="99"/>
    <w:semiHidden/>
    <w:unhideWhenUsed/>
    <w:rsid w:val="00A50122"/>
    <w:rPr>
      <w:rFonts w:ascii="Calibri" w:hAnsi="Calibri" w:cs="Calibri"/>
      <w:sz w:val="22"/>
      <w:szCs w:val="16"/>
    </w:rPr>
  </w:style>
  <w:style w:type="paragraph" w:styleId="afc">
    <w:name w:val="annotation text"/>
    <w:basedOn w:val="a2"/>
    <w:link w:val="afd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d">
    <w:name w:val="Текст на коментар Знак"/>
    <w:basedOn w:val="a3"/>
    <w:link w:val="afc"/>
    <w:uiPriority w:val="99"/>
    <w:semiHidden/>
    <w:rsid w:val="00A50122"/>
    <w:rPr>
      <w:rFonts w:ascii="Calibri" w:hAnsi="Calibri" w:cs="Calibri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A50122"/>
    <w:rPr>
      <w:b/>
      <w:bCs/>
    </w:rPr>
  </w:style>
  <w:style w:type="character" w:customStyle="1" w:styleId="aff">
    <w:name w:val="Предмет на коментар Знак"/>
    <w:basedOn w:val="afd"/>
    <w:link w:val="afe"/>
    <w:uiPriority w:val="99"/>
    <w:semiHidden/>
    <w:rsid w:val="00A50122"/>
    <w:rPr>
      <w:rFonts w:ascii="Calibri" w:hAnsi="Calibri" w:cs="Calibri"/>
      <w:b/>
      <w:bCs/>
      <w:szCs w:val="20"/>
    </w:rPr>
  </w:style>
  <w:style w:type="paragraph" w:styleId="aff0">
    <w:name w:val="Document Map"/>
    <w:basedOn w:val="a2"/>
    <w:link w:val="aff1"/>
    <w:uiPriority w:val="99"/>
    <w:semiHidden/>
    <w:unhideWhenUsed/>
    <w:rsid w:val="00A50122"/>
    <w:rPr>
      <w:rFonts w:ascii="Segoe UI" w:eastAsiaTheme="minorHAnsi" w:hAnsi="Segoe UI" w:cs="Segoe UI"/>
      <w:sz w:val="22"/>
      <w:szCs w:val="16"/>
      <w:lang w:eastAsia="en-US"/>
    </w:rPr>
  </w:style>
  <w:style w:type="character" w:customStyle="1" w:styleId="aff1">
    <w:name w:val="План на документа Знак"/>
    <w:basedOn w:val="a3"/>
    <w:link w:val="aff0"/>
    <w:uiPriority w:val="99"/>
    <w:semiHidden/>
    <w:rsid w:val="00A50122"/>
    <w:rPr>
      <w:rFonts w:ascii="Segoe UI" w:hAnsi="Segoe UI" w:cs="Segoe UI"/>
      <w:szCs w:val="16"/>
    </w:rPr>
  </w:style>
  <w:style w:type="paragraph" w:styleId="aff2">
    <w:name w:val="endnote text"/>
    <w:basedOn w:val="a2"/>
    <w:link w:val="aff3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3">
    <w:name w:val="Текст на бележка в края Знак"/>
    <w:basedOn w:val="a3"/>
    <w:link w:val="aff2"/>
    <w:uiPriority w:val="99"/>
    <w:semiHidden/>
    <w:rsid w:val="00A50122"/>
    <w:rPr>
      <w:rFonts w:ascii="Calibri" w:hAnsi="Calibri" w:cs="Calibri"/>
      <w:szCs w:val="20"/>
    </w:rPr>
  </w:style>
  <w:style w:type="paragraph" w:styleId="aff4">
    <w:name w:val="envelope return"/>
    <w:basedOn w:val="a2"/>
    <w:uiPriority w:val="99"/>
    <w:semiHidden/>
    <w:unhideWhenUsed/>
    <w:rsid w:val="00A50122"/>
    <w:rPr>
      <w:rFonts w:ascii="Calibri Light" w:eastAsiaTheme="majorEastAsia" w:hAnsi="Calibri Light" w:cs="Calibri Light"/>
      <w:sz w:val="22"/>
      <w:szCs w:val="20"/>
      <w:lang w:eastAsia="en-US"/>
    </w:rPr>
  </w:style>
  <w:style w:type="paragraph" w:styleId="aff5">
    <w:name w:val="footnote text"/>
    <w:basedOn w:val="a2"/>
    <w:link w:val="aff6"/>
    <w:uiPriority w:val="99"/>
    <w:semiHidden/>
    <w:unhideWhenUsed/>
    <w:rsid w:val="00A50122"/>
    <w:rPr>
      <w:rFonts w:ascii="Calibri" w:eastAsiaTheme="minorHAnsi" w:hAnsi="Calibri" w:cs="Calibri"/>
      <w:sz w:val="22"/>
      <w:szCs w:val="20"/>
      <w:lang w:eastAsia="en-US"/>
    </w:rPr>
  </w:style>
  <w:style w:type="character" w:customStyle="1" w:styleId="aff6">
    <w:name w:val="Текст под линия Знак"/>
    <w:basedOn w:val="a3"/>
    <w:link w:val="aff5"/>
    <w:uiPriority w:val="99"/>
    <w:semiHidden/>
    <w:rsid w:val="00A50122"/>
    <w:rPr>
      <w:rFonts w:ascii="Calibri" w:hAnsi="Calibri" w:cs="Calibri"/>
      <w:szCs w:val="20"/>
    </w:rPr>
  </w:style>
  <w:style w:type="character" w:styleId="HTML">
    <w:name w:val="HTML Code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HTML1">
    <w:name w:val="HTML Preformatted"/>
    <w:basedOn w:val="a2"/>
    <w:link w:val="HTML2"/>
    <w:unhideWhenUsed/>
    <w:rsid w:val="00A50122"/>
    <w:rPr>
      <w:rFonts w:ascii="Consolas" w:eastAsiaTheme="minorHAnsi" w:hAnsi="Consolas" w:cs="Calibri"/>
      <w:sz w:val="22"/>
      <w:szCs w:val="20"/>
      <w:lang w:eastAsia="en-US"/>
    </w:rPr>
  </w:style>
  <w:style w:type="character" w:customStyle="1" w:styleId="HTML2">
    <w:name w:val="HTML стандартен Знак"/>
    <w:basedOn w:val="a3"/>
    <w:link w:val="HTML1"/>
    <w:rsid w:val="00A50122"/>
    <w:rPr>
      <w:rFonts w:ascii="Consolas" w:hAnsi="Consolas" w:cs="Calibri"/>
      <w:szCs w:val="20"/>
    </w:rPr>
  </w:style>
  <w:style w:type="character" w:styleId="HTML3">
    <w:name w:val="HTML Typewriter"/>
    <w:basedOn w:val="a3"/>
    <w:uiPriority w:val="99"/>
    <w:semiHidden/>
    <w:unhideWhenUsed/>
    <w:rsid w:val="00A50122"/>
    <w:rPr>
      <w:rFonts w:ascii="Consolas" w:hAnsi="Consolas" w:cs="Calibri"/>
      <w:sz w:val="22"/>
      <w:szCs w:val="20"/>
    </w:rPr>
  </w:style>
  <w:style w:type="paragraph" w:styleId="aff7">
    <w:name w:val="macro"/>
    <w:link w:val="aff8"/>
    <w:uiPriority w:val="99"/>
    <w:semiHidden/>
    <w:unhideWhenUsed/>
    <w:rsid w:val="00A501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f8">
    <w:name w:val="Текст на макрос Знак"/>
    <w:basedOn w:val="a3"/>
    <w:link w:val="aff7"/>
    <w:uiPriority w:val="99"/>
    <w:semiHidden/>
    <w:rsid w:val="00A50122"/>
    <w:rPr>
      <w:rFonts w:ascii="Consolas" w:hAnsi="Consolas" w:cs="Calibri"/>
      <w:szCs w:val="20"/>
    </w:rPr>
  </w:style>
  <w:style w:type="paragraph" w:styleId="aff9">
    <w:name w:val="Plain Text"/>
    <w:basedOn w:val="a2"/>
    <w:link w:val="affa"/>
    <w:unhideWhenUsed/>
    <w:rsid w:val="00A50122"/>
    <w:rPr>
      <w:rFonts w:ascii="Consolas" w:eastAsiaTheme="minorHAnsi" w:hAnsi="Consolas" w:cs="Calibri"/>
      <w:sz w:val="22"/>
      <w:szCs w:val="21"/>
      <w:lang w:eastAsia="en-US"/>
    </w:rPr>
  </w:style>
  <w:style w:type="character" w:customStyle="1" w:styleId="affa">
    <w:name w:val="Обикновен текст Знак"/>
    <w:basedOn w:val="a3"/>
    <w:link w:val="aff9"/>
    <w:rsid w:val="00A50122"/>
    <w:rPr>
      <w:rFonts w:ascii="Consolas" w:hAnsi="Consolas" w:cs="Calibri"/>
      <w:szCs w:val="21"/>
    </w:rPr>
  </w:style>
  <w:style w:type="character" w:styleId="affb">
    <w:name w:val="Placeholder Text"/>
    <w:basedOn w:val="a3"/>
    <w:uiPriority w:val="99"/>
    <w:semiHidden/>
    <w:rsid w:val="00A50122"/>
    <w:rPr>
      <w:rFonts w:ascii="Calibri" w:hAnsi="Calibri" w:cs="Calibri"/>
      <w:color w:val="3B3838" w:themeColor="background2" w:themeShade="40"/>
    </w:rPr>
  </w:style>
  <w:style w:type="paragraph" w:styleId="affc">
    <w:name w:val="header"/>
    <w:basedOn w:val="a2"/>
    <w:link w:val="affd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d">
    <w:name w:val="Горен колонтитул Знак"/>
    <w:basedOn w:val="a3"/>
    <w:link w:val="affc"/>
    <w:rsid w:val="00A50122"/>
    <w:rPr>
      <w:rFonts w:ascii="Calibri" w:hAnsi="Calibri" w:cs="Calibri"/>
    </w:rPr>
  </w:style>
  <w:style w:type="paragraph" w:styleId="affe">
    <w:name w:val="footer"/>
    <w:basedOn w:val="a2"/>
    <w:link w:val="afff"/>
    <w:uiPriority w:val="99"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">
    <w:name w:val="Долен колонтитул Знак"/>
    <w:basedOn w:val="a3"/>
    <w:link w:val="affe"/>
    <w:uiPriority w:val="99"/>
    <w:rsid w:val="00A50122"/>
    <w:rPr>
      <w:rFonts w:ascii="Calibri" w:hAnsi="Calibri" w:cs="Calibri"/>
    </w:rPr>
  </w:style>
  <w:style w:type="paragraph" w:styleId="91">
    <w:name w:val="toc 9"/>
    <w:basedOn w:val="a2"/>
    <w:next w:val="a2"/>
    <w:autoRedefine/>
    <w:uiPriority w:val="39"/>
    <w:semiHidden/>
    <w:unhideWhenUsed/>
    <w:rsid w:val="00A50122"/>
    <w:pPr>
      <w:spacing w:after="120"/>
      <w:ind w:left="1757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Mention">
    <w:name w:val="Mention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A50122"/>
    <w:pPr>
      <w:numPr>
        <w:numId w:val="11"/>
      </w:numPr>
    </w:pPr>
  </w:style>
  <w:style w:type="numbering" w:styleId="1ai">
    <w:name w:val="Outline List 1"/>
    <w:basedOn w:val="a5"/>
    <w:uiPriority w:val="99"/>
    <w:semiHidden/>
    <w:unhideWhenUsed/>
    <w:rsid w:val="00A50122"/>
    <w:pPr>
      <w:numPr>
        <w:numId w:val="12"/>
      </w:numPr>
    </w:pPr>
  </w:style>
  <w:style w:type="character" w:styleId="HTML4">
    <w:name w:val="HTML Variabl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A50122"/>
    <w:rPr>
      <w:rFonts w:ascii="Calibri" w:eastAsiaTheme="minorHAnsi" w:hAnsi="Calibri" w:cs="Calibri"/>
      <w:i/>
      <w:iCs/>
      <w:sz w:val="22"/>
      <w:szCs w:val="22"/>
      <w:lang w:eastAsia="en-US"/>
    </w:rPr>
  </w:style>
  <w:style w:type="character" w:customStyle="1" w:styleId="HTML6">
    <w:name w:val="HTML адрес Знак"/>
    <w:basedOn w:val="a3"/>
    <w:link w:val="HTML5"/>
    <w:uiPriority w:val="99"/>
    <w:semiHidden/>
    <w:rsid w:val="00A50122"/>
    <w:rPr>
      <w:rFonts w:ascii="Calibri" w:hAnsi="Calibri" w:cs="Calibri"/>
      <w:i/>
      <w:iCs/>
    </w:rPr>
  </w:style>
  <w:style w:type="character" w:styleId="HTML7">
    <w:name w:val="HTML Definition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8">
    <w:name w:val="HTML Cite"/>
    <w:basedOn w:val="a3"/>
    <w:uiPriority w:val="99"/>
    <w:semiHidden/>
    <w:unhideWhenUsed/>
    <w:rsid w:val="00A50122"/>
    <w:rPr>
      <w:rFonts w:ascii="Calibri" w:hAnsi="Calibri" w:cs="Calibri"/>
      <w:i/>
      <w:iCs/>
    </w:rPr>
  </w:style>
  <w:style w:type="character" w:styleId="HTML9">
    <w:name w:val="HTML Sample"/>
    <w:basedOn w:val="a3"/>
    <w:uiPriority w:val="99"/>
    <w:semiHidden/>
    <w:unhideWhenUsed/>
    <w:rsid w:val="00A50122"/>
    <w:rPr>
      <w:rFonts w:ascii="Consolas" w:hAnsi="Consolas" w:cs="Calibr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A50122"/>
    <w:rPr>
      <w:rFonts w:ascii="Calibri" w:hAnsi="Calibri" w:cs="Calibri"/>
    </w:rPr>
  </w:style>
  <w:style w:type="paragraph" w:styleId="11">
    <w:name w:val="toc 1"/>
    <w:basedOn w:val="a2"/>
    <w:next w:val="a2"/>
    <w:autoRedefine/>
    <w:uiPriority w:val="39"/>
    <w:semiHidden/>
    <w:unhideWhenUsed/>
    <w:rsid w:val="00A50122"/>
    <w:pPr>
      <w:spacing w:after="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3">
    <w:name w:val="toc 2"/>
    <w:basedOn w:val="a2"/>
    <w:next w:val="a2"/>
    <w:autoRedefine/>
    <w:uiPriority w:val="39"/>
    <w:semiHidden/>
    <w:unhideWhenUsed/>
    <w:rsid w:val="00A50122"/>
    <w:pPr>
      <w:spacing w:after="100"/>
      <w:ind w:left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7">
    <w:name w:val="toc 3"/>
    <w:basedOn w:val="a2"/>
    <w:next w:val="a2"/>
    <w:autoRedefine/>
    <w:uiPriority w:val="39"/>
    <w:semiHidden/>
    <w:unhideWhenUsed/>
    <w:rsid w:val="00A50122"/>
    <w:pPr>
      <w:spacing w:after="100"/>
      <w:ind w:left="4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3">
    <w:name w:val="toc 4"/>
    <w:basedOn w:val="a2"/>
    <w:next w:val="a2"/>
    <w:autoRedefine/>
    <w:uiPriority w:val="39"/>
    <w:semiHidden/>
    <w:unhideWhenUsed/>
    <w:rsid w:val="00A50122"/>
    <w:pPr>
      <w:spacing w:after="100"/>
      <w:ind w:left="66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3">
    <w:name w:val="toc 5"/>
    <w:basedOn w:val="a2"/>
    <w:next w:val="a2"/>
    <w:autoRedefine/>
    <w:uiPriority w:val="39"/>
    <w:semiHidden/>
    <w:unhideWhenUsed/>
    <w:rsid w:val="00A50122"/>
    <w:pPr>
      <w:spacing w:after="100"/>
      <w:ind w:left="88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61">
    <w:name w:val="toc 6"/>
    <w:basedOn w:val="a2"/>
    <w:next w:val="a2"/>
    <w:autoRedefine/>
    <w:uiPriority w:val="39"/>
    <w:semiHidden/>
    <w:unhideWhenUsed/>
    <w:rsid w:val="00A50122"/>
    <w:pPr>
      <w:spacing w:after="100"/>
      <w:ind w:left="110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71">
    <w:name w:val="toc 7"/>
    <w:basedOn w:val="a2"/>
    <w:next w:val="a2"/>
    <w:autoRedefine/>
    <w:uiPriority w:val="39"/>
    <w:semiHidden/>
    <w:unhideWhenUsed/>
    <w:rsid w:val="00A50122"/>
    <w:pPr>
      <w:spacing w:after="100"/>
      <w:ind w:left="13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81">
    <w:name w:val="toc 8"/>
    <w:basedOn w:val="a2"/>
    <w:next w:val="a2"/>
    <w:autoRedefine/>
    <w:uiPriority w:val="39"/>
    <w:semiHidden/>
    <w:unhideWhenUsed/>
    <w:rsid w:val="00A50122"/>
    <w:pPr>
      <w:spacing w:after="100"/>
      <w:ind w:left="154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0">
    <w:name w:val="TOC Heading"/>
    <w:basedOn w:val="1"/>
    <w:next w:val="a2"/>
    <w:uiPriority w:val="39"/>
    <w:semiHidden/>
    <w:unhideWhenUsed/>
    <w:qFormat/>
    <w:rsid w:val="00A50122"/>
    <w:pPr>
      <w:outlineLvl w:val="9"/>
    </w:pPr>
    <w:rPr>
      <w:color w:val="2E74B5" w:themeColor="accent1" w:themeShade="BF"/>
    </w:rPr>
  </w:style>
  <w:style w:type="table" w:styleId="afff1">
    <w:name w:val="Table Professional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Medium List 1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4">
    <w:name w:val="Medium Lis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Shading 1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A5012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4">
    <w:name w:val="Medium Grid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6">
    <w:name w:val="Medium Grid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A50122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2">
    <w:name w:val="Bibliography"/>
    <w:basedOn w:val="a2"/>
    <w:next w:val="a2"/>
    <w:uiPriority w:val="37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Hashtag">
    <w:name w:val="Hashtag"/>
    <w:basedOn w:val="a3"/>
    <w:uiPriority w:val="99"/>
    <w:semiHidden/>
    <w:unhideWhenUsed/>
    <w:rsid w:val="00A50122"/>
    <w:rPr>
      <w:rFonts w:ascii="Calibri" w:hAnsi="Calibri" w:cs="Calibri"/>
      <w:color w:val="2B579A"/>
      <w:shd w:val="clear" w:color="auto" w:fill="E1DFDD"/>
    </w:rPr>
  </w:style>
  <w:style w:type="paragraph" w:styleId="afff3">
    <w:name w:val="Message Header"/>
    <w:basedOn w:val="a2"/>
    <w:link w:val="afff4"/>
    <w:uiPriority w:val="99"/>
    <w:semiHidden/>
    <w:unhideWhenUsed/>
    <w:rsid w:val="00A501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lang w:eastAsia="en-US"/>
    </w:rPr>
  </w:style>
  <w:style w:type="character" w:customStyle="1" w:styleId="afff4">
    <w:name w:val="Заглавка на съобщение Знак"/>
    <w:basedOn w:val="a3"/>
    <w:link w:val="afff3"/>
    <w:uiPriority w:val="99"/>
    <w:semiHidden/>
    <w:rsid w:val="00A50122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afff5">
    <w:name w:val="Table Elegant"/>
    <w:basedOn w:val="a4"/>
    <w:uiPriority w:val="99"/>
    <w:semiHidden/>
    <w:unhideWhenUsed/>
    <w:rsid w:val="00A5012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List"/>
    <w:basedOn w:val="a2"/>
    <w:uiPriority w:val="99"/>
    <w:semiHidden/>
    <w:unhideWhenUsed/>
    <w:rsid w:val="00A50122"/>
    <w:pPr>
      <w:ind w:left="36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7">
    <w:name w:val="List 2"/>
    <w:basedOn w:val="a2"/>
    <w:unhideWhenUsed/>
    <w:rsid w:val="00A50122"/>
    <w:pPr>
      <w:ind w:left="72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9">
    <w:name w:val="List 3"/>
    <w:basedOn w:val="a2"/>
    <w:uiPriority w:val="99"/>
    <w:semiHidden/>
    <w:unhideWhenUsed/>
    <w:rsid w:val="00A50122"/>
    <w:pPr>
      <w:ind w:left="108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4">
    <w:name w:val="List 4"/>
    <w:basedOn w:val="a2"/>
    <w:uiPriority w:val="99"/>
    <w:semiHidden/>
    <w:unhideWhenUsed/>
    <w:rsid w:val="00A50122"/>
    <w:pPr>
      <w:ind w:left="144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4">
    <w:name w:val="List 5"/>
    <w:basedOn w:val="a2"/>
    <w:uiPriority w:val="99"/>
    <w:semiHidden/>
    <w:unhideWhenUsed/>
    <w:rsid w:val="00A50122"/>
    <w:pPr>
      <w:ind w:left="1800" w:hanging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5">
    <w:name w:val="Table List 1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List 2"/>
    <w:basedOn w:val="a4"/>
    <w:uiPriority w:val="99"/>
    <w:semiHidden/>
    <w:unhideWhenUsed/>
    <w:rsid w:val="00A5012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List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2">
    <w:name w:val="Table List 7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4"/>
    <w:uiPriority w:val="99"/>
    <w:semiHidden/>
    <w:unhideWhenUsed/>
    <w:rsid w:val="00A501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7">
    <w:name w:val="List Continue"/>
    <w:basedOn w:val="a2"/>
    <w:uiPriority w:val="99"/>
    <w:semiHidden/>
    <w:unhideWhenUsed/>
    <w:rsid w:val="00A50122"/>
    <w:pPr>
      <w:spacing w:after="120"/>
      <w:ind w:left="36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9">
    <w:name w:val="List Continue 2"/>
    <w:basedOn w:val="a2"/>
    <w:uiPriority w:val="99"/>
    <w:semiHidden/>
    <w:unhideWhenUsed/>
    <w:rsid w:val="00A50122"/>
    <w:pPr>
      <w:spacing w:after="120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b">
    <w:name w:val="List Continue 3"/>
    <w:basedOn w:val="a2"/>
    <w:uiPriority w:val="99"/>
    <w:semiHidden/>
    <w:unhideWhenUsed/>
    <w:rsid w:val="00A50122"/>
    <w:pPr>
      <w:spacing w:after="120"/>
      <w:ind w:left="108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6">
    <w:name w:val="List Continue 4"/>
    <w:basedOn w:val="a2"/>
    <w:uiPriority w:val="99"/>
    <w:semiHidden/>
    <w:unhideWhenUsed/>
    <w:rsid w:val="00A50122"/>
    <w:pPr>
      <w:spacing w:after="120"/>
      <w:ind w:left="144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6">
    <w:name w:val="List Continue 5"/>
    <w:basedOn w:val="a2"/>
    <w:uiPriority w:val="99"/>
    <w:semiHidden/>
    <w:unhideWhenUsed/>
    <w:rsid w:val="00A50122"/>
    <w:pPr>
      <w:spacing w:after="120"/>
      <w:ind w:left="180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8">
    <w:name w:val="List Paragraph"/>
    <w:basedOn w:val="a2"/>
    <w:unhideWhenUsed/>
    <w:qFormat/>
    <w:rsid w:val="00A50122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">
    <w:name w:val="List Number"/>
    <w:basedOn w:val="a2"/>
    <w:uiPriority w:val="99"/>
    <w:semiHidden/>
    <w:unhideWhenUsed/>
    <w:rsid w:val="00A50122"/>
    <w:pPr>
      <w:numPr>
        <w:numId w:val="6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">
    <w:name w:val="List Number 2"/>
    <w:basedOn w:val="a2"/>
    <w:uiPriority w:val="99"/>
    <w:semiHidden/>
    <w:unhideWhenUsed/>
    <w:rsid w:val="00A50122"/>
    <w:pPr>
      <w:numPr>
        <w:numId w:val="7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">
    <w:name w:val="List Number 3"/>
    <w:basedOn w:val="a2"/>
    <w:uiPriority w:val="99"/>
    <w:semiHidden/>
    <w:unhideWhenUsed/>
    <w:rsid w:val="00A50122"/>
    <w:pPr>
      <w:numPr>
        <w:numId w:val="8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">
    <w:name w:val="List Number 4"/>
    <w:basedOn w:val="a2"/>
    <w:uiPriority w:val="99"/>
    <w:semiHidden/>
    <w:unhideWhenUsed/>
    <w:rsid w:val="00A50122"/>
    <w:pPr>
      <w:numPr>
        <w:numId w:val="9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">
    <w:name w:val="List Number 5"/>
    <w:basedOn w:val="a2"/>
    <w:uiPriority w:val="99"/>
    <w:semiHidden/>
    <w:unhideWhenUsed/>
    <w:rsid w:val="00A50122"/>
    <w:pPr>
      <w:numPr>
        <w:numId w:val="10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0">
    <w:name w:val="List Bullet"/>
    <w:basedOn w:val="a2"/>
    <w:uiPriority w:val="99"/>
    <w:semiHidden/>
    <w:unhideWhenUsed/>
    <w:rsid w:val="00A50122"/>
    <w:pPr>
      <w:numPr>
        <w:numId w:val="1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20">
    <w:name w:val="List Bullet 2"/>
    <w:basedOn w:val="a2"/>
    <w:uiPriority w:val="99"/>
    <w:semiHidden/>
    <w:unhideWhenUsed/>
    <w:rsid w:val="00A50122"/>
    <w:pPr>
      <w:numPr>
        <w:numId w:val="2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30">
    <w:name w:val="List Bullet 3"/>
    <w:basedOn w:val="a2"/>
    <w:uiPriority w:val="99"/>
    <w:semiHidden/>
    <w:unhideWhenUsed/>
    <w:rsid w:val="00A50122"/>
    <w:pPr>
      <w:numPr>
        <w:numId w:val="3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40">
    <w:name w:val="List Bullet 4"/>
    <w:basedOn w:val="a2"/>
    <w:uiPriority w:val="99"/>
    <w:semiHidden/>
    <w:unhideWhenUsed/>
    <w:rsid w:val="00A50122"/>
    <w:pPr>
      <w:numPr>
        <w:numId w:val="4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50">
    <w:name w:val="List Bullet 5"/>
    <w:basedOn w:val="a2"/>
    <w:uiPriority w:val="99"/>
    <w:semiHidden/>
    <w:unhideWhenUsed/>
    <w:rsid w:val="00A50122"/>
    <w:pPr>
      <w:numPr>
        <w:numId w:val="5"/>
      </w:numPr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table" w:styleId="16">
    <w:name w:val="Table Classic 1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unhideWhenUsed/>
    <w:rsid w:val="00A5012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table of figures"/>
    <w:basedOn w:val="a2"/>
    <w:next w:val="a2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styleId="afffa">
    <w:name w:val="end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paragraph" w:styleId="afffb">
    <w:name w:val="table of authorities"/>
    <w:basedOn w:val="a2"/>
    <w:next w:val="a2"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c">
    <w:name w:val="toa heading"/>
    <w:basedOn w:val="a2"/>
    <w:next w:val="a2"/>
    <w:uiPriority w:val="99"/>
    <w:semiHidden/>
    <w:unhideWhenUsed/>
    <w:rsid w:val="00A50122"/>
    <w:pPr>
      <w:spacing w:before="120"/>
    </w:pPr>
    <w:rPr>
      <w:rFonts w:ascii="Calibri Light" w:eastAsiaTheme="majorEastAsia" w:hAnsi="Calibri Light" w:cs="Calibri Light"/>
      <w:b/>
      <w:bCs/>
      <w:lang w:eastAsia="en-US"/>
    </w:rPr>
  </w:style>
  <w:style w:type="table" w:styleId="afffd">
    <w:name w:val="Colorful List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">
    <w:name w:val="Colorful List Accent 1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">
    <w:name w:val="Colorful List Accent 2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">
    <w:name w:val="Colorful List Accent 3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">
    <w:name w:val="Colorful List Accent 4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">
    <w:name w:val="Colorful List Accent 5"/>
    <w:basedOn w:val="a4"/>
    <w:uiPriority w:val="72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">
    <w:name w:val="Colorful List Accent 6"/>
    <w:basedOn w:val="a4"/>
    <w:uiPriority w:val="7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7">
    <w:name w:val="Table Colorful 1"/>
    <w:basedOn w:val="a4"/>
    <w:uiPriority w:val="99"/>
    <w:semiHidden/>
    <w:unhideWhenUsed/>
    <w:rsid w:val="00A5012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olorful 2"/>
    <w:basedOn w:val="a4"/>
    <w:uiPriority w:val="99"/>
    <w:semiHidden/>
    <w:unhideWhenUsed/>
    <w:rsid w:val="00A5012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uiPriority w:val="99"/>
    <w:semiHidden/>
    <w:unhideWhenUsed/>
    <w:rsid w:val="00A5012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e">
    <w:name w:val="Colorful Shading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0">
    <w:name w:val="Colorful Shading Accent 4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4"/>
    <w:uiPriority w:val="71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4"/>
    <w:uiPriority w:val="7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">
    <w:name w:val="Colorful Grid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1">
    <w:name w:val="Colorful Grid Accent 1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1">
    <w:name w:val="Colorful Grid Accent 2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1">
    <w:name w:val="Colorful Grid Accent 3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Grid Accent 4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1">
    <w:name w:val="Colorful Grid Accent 5"/>
    <w:basedOn w:val="a4"/>
    <w:uiPriority w:val="73"/>
    <w:semiHidden/>
    <w:unhideWhenUsed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1">
    <w:name w:val="Colorful Grid Accent 6"/>
    <w:basedOn w:val="a4"/>
    <w:uiPriority w:val="73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f0">
    <w:name w:val="envelope address"/>
    <w:basedOn w:val="a2"/>
    <w:uiPriority w:val="99"/>
    <w:semiHidden/>
    <w:unhideWhenUsed/>
    <w:rsid w:val="00A50122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lang w:eastAsia="en-US"/>
    </w:rPr>
  </w:style>
  <w:style w:type="numbering" w:styleId="a1">
    <w:name w:val="Outline List 3"/>
    <w:basedOn w:val="a5"/>
    <w:uiPriority w:val="99"/>
    <w:semiHidden/>
    <w:unhideWhenUsed/>
    <w:rsid w:val="00A50122"/>
    <w:pPr>
      <w:numPr>
        <w:numId w:val="13"/>
      </w:numPr>
    </w:pPr>
  </w:style>
  <w:style w:type="table" w:customStyle="1" w:styleId="PlainTable1">
    <w:name w:val="Plain Table 1"/>
    <w:basedOn w:val="a4"/>
    <w:uiPriority w:val="41"/>
    <w:rsid w:val="00A50122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A5012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1">
    <w:name w:val="No Spacing"/>
    <w:uiPriority w:val="1"/>
    <w:qFormat/>
    <w:rsid w:val="00A50122"/>
    <w:rPr>
      <w:rFonts w:ascii="Calibri" w:hAnsi="Calibri" w:cs="Calibri"/>
    </w:rPr>
  </w:style>
  <w:style w:type="paragraph" w:styleId="affff2">
    <w:name w:val="Date"/>
    <w:basedOn w:val="a2"/>
    <w:next w:val="a2"/>
    <w:link w:val="affff3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3">
    <w:name w:val="Дата Знак"/>
    <w:basedOn w:val="a3"/>
    <w:link w:val="affff2"/>
    <w:uiPriority w:val="99"/>
    <w:semiHidden/>
    <w:rsid w:val="00A50122"/>
    <w:rPr>
      <w:rFonts w:ascii="Calibri" w:hAnsi="Calibri" w:cs="Calibri"/>
    </w:rPr>
  </w:style>
  <w:style w:type="paragraph" w:styleId="affff4">
    <w:name w:val="Normal (Web)"/>
    <w:basedOn w:val="a2"/>
    <w:unhideWhenUsed/>
    <w:rsid w:val="00A50122"/>
    <w:rPr>
      <w:rFonts w:eastAsiaTheme="minorHAnsi"/>
      <w:lang w:eastAsia="en-US"/>
    </w:rPr>
  </w:style>
  <w:style w:type="character" w:customStyle="1" w:styleId="SmartHyperlink">
    <w:name w:val="Smart Hyperlink"/>
    <w:basedOn w:val="a3"/>
    <w:uiPriority w:val="99"/>
    <w:semiHidden/>
    <w:unhideWhenUsed/>
    <w:rsid w:val="00A50122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a3"/>
    <w:uiPriority w:val="99"/>
    <w:semiHidden/>
    <w:unhideWhenUsed/>
    <w:rsid w:val="00A50122"/>
    <w:rPr>
      <w:rFonts w:ascii="Calibri" w:hAnsi="Calibri" w:cs="Calibri"/>
      <w:color w:val="605E5C"/>
      <w:shd w:val="clear" w:color="auto" w:fill="E1DFDD"/>
    </w:rPr>
  </w:style>
  <w:style w:type="paragraph" w:styleId="affff5">
    <w:name w:val="Body Text"/>
    <w:basedOn w:val="a2"/>
    <w:link w:val="affff6"/>
    <w:unhideWhenUsed/>
    <w:rsid w:val="00A50122"/>
    <w:pPr>
      <w:spacing w:after="1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6">
    <w:name w:val="Основен текст Знак"/>
    <w:basedOn w:val="a3"/>
    <w:link w:val="affff5"/>
    <w:rsid w:val="00A50122"/>
    <w:rPr>
      <w:rFonts w:ascii="Calibri" w:hAnsi="Calibri" w:cs="Calibri"/>
    </w:rPr>
  </w:style>
  <w:style w:type="paragraph" w:styleId="2c">
    <w:name w:val="Body Text 2"/>
    <w:basedOn w:val="a2"/>
    <w:link w:val="2d"/>
    <w:unhideWhenUsed/>
    <w:rsid w:val="00A50122"/>
    <w:pPr>
      <w:spacing w:after="120" w:line="480" w:lineRule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d">
    <w:name w:val="Основен текст 2 Знак"/>
    <w:basedOn w:val="a3"/>
    <w:link w:val="2c"/>
    <w:rsid w:val="00A50122"/>
    <w:rPr>
      <w:rFonts w:ascii="Calibri" w:hAnsi="Calibri" w:cs="Calibri"/>
    </w:rPr>
  </w:style>
  <w:style w:type="paragraph" w:styleId="affff7">
    <w:name w:val="Body Text Indent"/>
    <w:basedOn w:val="a2"/>
    <w:link w:val="affff8"/>
    <w:unhideWhenUsed/>
    <w:rsid w:val="00A50122"/>
    <w:pPr>
      <w:spacing w:after="120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8">
    <w:name w:val="Основен текст с отстъп Знак"/>
    <w:basedOn w:val="a3"/>
    <w:link w:val="affff7"/>
    <w:rsid w:val="00A50122"/>
    <w:rPr>
      <w:rFonts w:ascii="Calibri" w:hAnsi="Calibri" w:cs="Calibri"/>
    </w:rPr>
  </w:style>
  <w:style w:type="paragraph" w:styleId="2e">
    <w:name w:val="Body Text Indent 2"/>
    <w:basedOn w:val="a2"/>
    <w:link w:val="2f"/>
    <w:unhideWhenUsed/>
    <w:rsid w:val="00A50122"/>
    <w:pPr>
      <w:spacing w:after="120" w:line="480" w:lineRule="auto"/>
      <w:ind w:left="36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2f">
    <w:name w:val="Основен текст с отстъп 2 Знак"/>
    <w:basedOn w:val="a3"/>
    <w:link w:val="2e"/>
    <w:rsid w:val="00A50122"/>
    <w:rPr>
      <w:rFonts w:ascii="Calibri" w:hAnsi="Calibri" w:cs="Calibri"/>
    </w:rPr>
  </w:style>
  <w:style w:type="paragraph" w:styleId="affff9">
    <w:name w:val="Body Text First Indent"/>
    <w:basedOn w:val="affff5"/>
    <w:link w:val="affffa"/>
    <w:uiPriority w:val="99"/>
    <w:semiHidden/>
    <w:unhideWhenUsed/>
    <w:rsid w:val="00A50122"/>
    <w:pPr>
      <w:spacing w:after="0"/>
      <w:ind w:firstLine="360"/>
    </w:pPr>
  </w:style>
  <w:style w:type="character" w:customStyle="1" w:styleId="affffa">
    <w:name w:val="Основен текст отстъп първи ред Знак"/>
    <w:basedOn w:val="affff6"/>
    <w:link w:val="affff9"/>
    <w:uiPriority w:val="99"/>
    <w:semiHidden/>
    <w:rsid w:val="00A50122"/>
    <w:rPr>
      <w:rFonts w:ascii="Calibri" w:hAnsi="Calibri" w:cs="Calibri"/>
    </w:rPr>
  </w:style>
  <w:style w:type="paragraph" w:styleId="2f0">
    <w:name w:val="Body Text First Indent 2"/>
    <w:basedOn w:val="affff7"/>
    <w:link w:val="2f1"/>
    <w:unhideWhenUsed/>
    <w:rsid w:val="00A50122"/>
    <w:pPr>
      <w:spacing w:after="0"/>
      <w:ind w:firstLine="360"/>
    </w:pPr>
  </w:style>
  <w:style w:type="character" w:customStyle="1" w:styleId="2f1">
    <w:name w:val="Основен текст отстъп първи ред 2 Знак"/>
    <w:basedOn w:val="affff8"/>
    <w:link w:val="2f0"/>
    <w:rsid w:val="00A50122"/>
    <w:rPr>
      <w:rFonts w:ascii="Calibri" w:hAnsi="Calibri" w:cs="Calibri"/>
    </w:rPr>
  </w:style>
  <w:style w:type="paragraph" w:styleId="affffb">
    <w:name w:val="Normal Indent"/>
    <w:basedOn w:val="a2"/>
    <w:uiPriority w:val="99"/>
    <w:semiHidden/>
    <w:unhideWhenUsed/>
    <w:rsid w:val="00A50122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c">
    <w:name w:val="Note Heading"/>
    <w:basedOn w:val="a2"/>
    <w:next w:val="a2"/>
    <w:link w:val="affffd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d">
    <w:name w:val="Заглавие на бележка Знак"/>
    <w:basedOn w:val="a3"/>
    <w:link w:val="affffc"/>
    <w:uiPriority w:val="99"/>
    <w:semiHidden/>
    <w:rsid w:val="00A50122"/>
    <w:rPr>
      <w:rFonts w:ascii="Calibri" w:hAnsi="Calibri" w:cs="Calibri"/>
    </w:rPr>
  </w:style>
  <w:style w:type="table" w:styleId="affffe">
    <w:name w:val="Table Contemporary"/>
    <w:basedOn w:val="a4"/>
    <w:uiPriority w:val="99"/>
    <w:semiHidden/>
    <w:unhideWhenUsed/>
    <w:rsid w:val="00A5012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">
    <w:name w:val="Light List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2">
    <w:name w:val="Light List Accent 4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2">
    <w:name w:val="Light List Accent 5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2">
    <w:name w:val="Light List Accent 6"/>
    <w:basedOn w:val="a4"/>
    <w:uiPriority w:val="61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f0">
    <w:name w:val="Light Shading"/>
    <w:basedOn w:val="a4"/>
    <w:uiPriority w:val="60"/>
    <w:semiHidden/>
    <w:unhideWhenUsed/>
    <w:rsid w:val="00A5012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3">
    <w:name w:val="Light Shading Accent 1"/>
    <w:basedOn w:val="a4"/>
    <w:uiPriority w:val="60"/>
    <w:semiHidden/>
    <w:unhideWhenUsed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2">
    <w:name w:val="Light Shading Accent 2"/>
    <w:basedOn w:val="a4"/>
    <w:uiPriority w:val="60"/>
    <w:semiHidden/>
    <w:unhideWhenUsed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3">
    <w:name w:val="Light Shading Accent 3"/>
    <w:basedOn w:val="a4"/>
    <w:uiPriority w:val="60"/>
    <w:semiHidden/>
    <w:unhideWhenUsed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3">
    <w:name w:val="Light Shading Accent 4"/>
    <w:basedOn w:val="a4"/>
    <w:uiPriority w:val="60"/>
    <w:semiHidden/>
    <w:unhideWhenUsed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3">
    <w:name w:val="Light Shading Accent 5"/>
    <w:basedOn w:val="a4"/>
    <w:uiPriority w:val="60"/>
    <w:semiHidden/>
    <w:unhideWhenUsed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3">
    <w:name w:val="Light Shading Accent 6"/>
    <w:basedOn w:val="a4"/>
    <w:uiPriority w:val="60"/>
    <w:semiHidden/>
    <w:unhideWhenUsed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f1">
    <w:name w:val="Light Grid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4">
    <w:name w:val="Light Grid Accent 1"/>
    <w:basedOn w:val="a4"/>
    <w:uiPriority w:val="62"/>
    <w:rsid w:val="00A50122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4">
    <w:name w:val="Light Grid Accent 3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4">
    <w:name w:val="Light Grid Accent 4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4">
    <w:name w:val="Light Grid Accent 5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4">
    <w:name w:val="Light Grid Accent 6"/>
    <w:basedOn w:val="a4"/>
    <w:uiPriority w:val="62"/>
    <w:semiHidden/>
    <w:unhideWhenUsed/>
    <w:rsid w:val="00A50122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2">
    <w:name w:val="Dark List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5">
    <w:name w:val="Dark List Accent 1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3">
    <w:name w:val="Dark List Accent 2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5">
    <w:name w:val="Dark List Accent 3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5">
    <w:name w:val="Dark List Accent 4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5">
    <w:name w:val="Dark List Accent 5"/>
    <w:basedOn w:val="a4"/>
    <w:uiPriority w:val="70"/>
    <w:semiHidden/>
    <w:unhideWhenUsed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5">
    <w:name w:val="Dark List Accent 6"/>
    <w:basedOn w:val="a4"/>
    <w:uiPriority w:val="70"/>
    <w:rsid w:val="00A50122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ListTable1Light">
    <w:name w:val="List Table 1 Light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A50122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3">
    <w:name w:val="E-mail Signature"/>
    <w:basedOn w:val="a2"/>
    <w:link w:val="afffff4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4">
    <w:name w:val="Имейл подпис Знак"/>
    <w:basedOn w:val="a3"/>
    <w:link w:val="afffff3"/>
    <w:uiPriority w:val="99"/>
    <w:semiHidden/>
    <w:rsid w:val="00A50122"/>
    <w:rPr>
      <w:rFonts w:ascii="Calibri" w:hAnsi="Calibri" w:cs="Calibri"/>
    </w:rPr>
  </w:style>
  <w:style w:type="paragraph" w:styleId="afffff5">
    <w:name w:val="Salutation"/>
    <w:basedOn w:val="a2"/>
    <w:next w:val="a2"/>
    <w:link w:val="afffff6"/>
    <w:uiPriority w:val="99"/>
    <w:semiHidden/>
    <w:unhideWhenUsed/>
    <w:rsid w:val="00A50122"/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6">
    <w:name w:val="Приветствие Знак"/>
    <w:basedOn w:val="a3"/>
    <w:link w:val="afffff5"/>
    <w:uiPriority w:val="99"/>
    <w:semiHidden/>
    <w:rsid w:val="00A50122"/>
    <w:rPr>
      <w:rFonts w:ascii="Calibri" w:hAnsi="Calibri" w:cs="Calibri"/>
    </w:rPr>
  </w:style>
  <w:style w:type="table" w:styleId="18">
    <w:name w:val="Table Columns 1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A5012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A5012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A5012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7">
    <w:name w:val="Signature"/>
    <w:basedOn w:val="a2"/>
    <w:link w:val="afffff8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8">
    <w:name w:val="Подпис Знак"/>
    <w:basedOn w:val="a3"/>
    <w:link w:val="afffff7"/>
    <w:uiPriority w:val="99"/>
    <w:semiHidden/>
    <w:rsid w:val="00A50122"/>
    <w:rPr>
      <w:rFonts w:ascii="Calibri" w:hAnsi="Calibri" w:cs="Calibri"/>
    </w:rPr>
  </w:style>
  <w:style w:type="table" w:styleId="19">
    <w:name w:val="Table Simple 1"/>
    <w:basedOn w:val="a4"/>
    <w:uiPriority w:val="99"/>
    <w:semiHidden/>
    <w:unhideWhenUsed/>
    <w:rsid w:val="00A5012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4"/>
    <w:uiPriority w:val="99"/>
    <w:rsid w:val="00A5012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a2"/>
    <w:next w:val="a2"/>
    <w:autoRedefine/>
    <w:uiPriority w:val="99"/>
    <w:semiHidden/>
    <w:unhideWhenUsed/>
    <w:rsid w:val="00A50122"/>
    <w:pPr>
      <w:ind w:left="2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2">
    <w:name w:val="index 2"/>
    <w:basedOn w:val="a2"/>
    <w:next w:val="a2"/>
    <w:autoRedefine/>
    <w:uiPriority w:val="99"/>
    <w:semiHidden/>
    <w:unhideWhenUsed/>
    <w:rsid w:val="00A50122"/>
    <w:pPr>
      <w:ind w:left="4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3">
    <w:name w:val="index 3"/>
    <w:basedOn w:val="a2"/>
    <w:next w:val="a2"/>
    <w:autoRedefine/>
    <w:uiPriority w:val="99"/>
    <w:semiHidden/>
    <w:unhideWhenUsed/>
    <w:rsid w:val="00A50122"/>
    <w:pPr>
      <w:ind w:left="6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4">
    <w:name w:val="index 4"/>
    <w:basedOn w:val="a2"/>
    <w:next w:val="a2"/>
    <w:autoRedefine/>
    <w:uiPriority w:val="99"/>
    <w:semiHidden/>
    <w:unhideWhenUsed/>
    <w:rsid w:val="00A50122"/>
    <w:pPr>
      <w:ind w:left="8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5">
    <w:name w:val="index 5"/>
    <w:basedOn w:val="a2"/>
    <w:next w:val="a2"/>
    <w:autoRedefine/>
    <w:uiPriority w:val="99"/>
    <w:semiHidden/>
    <w:unhideWhenUsed/>
    <w:rsid w:val="00A50122"/>
    <w:pPr>
      <w:ind w:left="110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6">
    <w:name w:val="index 6"/>
    <w:basedOn w:val="a2"/>
    <w:next w:val="a2"/>
    <w:autoRedefine/>
    <w:uiPriority w:val="99"/>
    <w:semiHidden/>
    <w:unhideWhenUsed/>
    <w:rsid w:val="00A50122"/>
    <w:pPr>
      <w:ind w:left="132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7">
    <w:name w:val="index 7"/>
    <w:basedOn w:val="a2"/>
    <w:next w:val="a2"/>
    <w:autoRedefine/>
    <w:uiPriority w:val="99"/>
    <w:semiHidden/>
    <w:unhideWhenUsed/>
    <w:rsid w:val="00A50122"/>
    <w:pPr>
      <w:ind w:left="154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8">
    <w:name w:val="index 8"/>
    <w:basedOn w:val="a2"/>
    <w:next w:val="a2"/>
    <w:autoRedefine/>
    <w:uiPriority w:val="99"/>
    <w:semiHidden/>
    <w:unhideWhenUsed/>
    <w:rsid w:val="00A50122"/>
    <w:pPr>
      <w:ind w:left="176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Index9">
    <w:name w:val="index 9"/>
    <w:basedOn w:val="a2"/>
    <w:next w:val="a2"/>
    <w:autoRedefine/>
    <w:uiPriority w:val="99"/>
    <w:semiHidden/>
    <w:unhideWhenUsed/>
    <w:rsid w:val="00A50122"/>
    <w:pPr>
      <w:ind w:left="1980" w:hanging="220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afffff9">
    <w:name w:val="index heading"/>
    <w:basedOn w:val="a2"/>
    <w:next w:val="Index1"/>
    <w:uiPriority w:val="99"/>
    <w:semiHidden/>
    <w:unhideWhenUsed/>
    <w:rsid w:val="00A50122"/>
    <w:rPr>
      <w:rFonts w:ascii="Calibri Light" w:eastAsiaTheme="majorEastAsia" w:hAnsi="Calibri Light" w:cs="Calibri Light"/>
      <w:b/>
      <w:bCs/>
      <w:sz w:val="22"/>
      <w:szCs w:val="22"/>
      <w:lang w:eastAsia="en-US"/>
    </w:rPr>
  </w:style>
  <w:style w:type="paragraph" w:styleId="afffffa">
    <w:name w:val="Closing"/>
    <w:basedOn w:val="a2"/>
    <w:link w:val="afffffb"/>
    <w:uiPriority w:val="99"/>
    <w:semiHidden/>
    <w:unhideWhenUsed/>
    <w:rsid w:val="00A50122"/>
    <w:pPr>
      <w:ind w:left="4320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fffffb">
    <w:name w:val="Заключителна фраза Знак"/>
    <w:basedOn w:val="a3"/>
    <w:link w:val="afffffa"/>
    <w:uiPriority w:val="99"/>
    <w:semiHidden/>
    <w:rsid w:val="00A50122"/>
    <w:rPr>
      <w:rFonts w:ascii="Calibri" w:hAnsi="Calibri" w:cs="Calibri"/>
    </w:rPr>
  </w:style>
  <w:style w:type="table" w:styleId="afffffc">
    <w:name w:val="Table Grid"/>
    <w:basedOn w:val="a4"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4"/>
    <w:uiPriority w:val="99"/>
    <w:semiHidden/>
    <w:unhideWhenUsed/>
    <w:rsid w:val="00A5012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4"/>
    <w:uiPriority w:val="99"/>
    <w:semiHidden/>
    <w:unhideWhenUsed/>
    <w:rsid w:val="00A5012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unhideWhenUsed/>
    <w:rsid w:val="00A5012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uiPriority w:val="99"/>
    <w:semiHidden/>
    <w:unhideWhenUsed/>
    <w:rsid w:val="00A501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uiPriority w:val="99"/>
    <w:semiHidden/>
    <w:unhideWhenUsed/>
    <w:rsid w:val="00A5012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uiPriority w:val="99"/>
    <w:semiHidden/>
    <w:unhideWhenUsed/>
    <w:rsid w:val="00A5012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A50122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A50122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A50122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A50122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A50122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A50122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A50122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A50122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A50122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A50122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A50122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A50122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1c">
    <w:name w:val="Table Web 1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4"/>
    <w:uiPriority w:val="99"/>
    <w:semiHidden/>
    <w:unhideWhenUsed/>
    <w:rsid w:val="00A5012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Web 3"/>
    <w:basedOn w:val="a4"/>
    <w:uiPriority w:val="99"/>
    <w:rsid w:val="00A5012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d">
    <w:name w:val="footnote reference"/>
    <w:basedOn w:val="a3"/>
    <w:uiPriority w:val="99"/>
    <w:semiHidden/>
    <w:unhideWhenUsed/>
    <w:rsid w:val="00A50122"/>
    <w:rPr>
      <w:rFonts w:ascii="Calibri" w:hAnsi="Calibri" w:cs="Calibri"/>
      <w:vertAlign w:val="superscript"/>
    </w:rPr>
  </w:style>
  <w:style w:type="character" w:styleId="afffffe">
    <w:name w:val="line number"/>
    <w:basedOn w:val="a3"/>
    <w:uiPriority w:val="99"/>
    <w:semiHidden/>
    <w:unhideWhenUsed/>
    <w:rsid w:val="00A50122"/>
    <w:rPr>
      <w:rFonts w:ascii="Calibri" w:hAnsi="Calibri" w:cs="Calibri"/>
    </w:rPr>
  </w:style>
  <w:style w:type="table" w:styleId="1d">
    <w:name w:val="Table 3D effects 1"/>
    <w:basedOn w:val="a4"/>
    <w:uiPriority w:val="99"/>
    <w:semiHidden/>
    <w:unhideWhenUsed/>
    <w:rsid w:val="00A501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3D effects 2"/>
    <w:basedOn w:val="a4"/>
    <w:uiPriority w:val="99"/>
    <w:semiHidden/>
    <w:unhideWhenUsed/>
    <w:rsid w:val="00A501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4"/>
    <w:uiPriority w:val="99"/>
    <w:semiHidden/>
    <w:unhideWhenUsed/>
    <w:rsid w:val="00A501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">
    <w:name w:val="Table Theme"/>
    <w:basedOn w:val="a4"/>
    <w:uiPriority w:val="99"/>
    <w:semiHidden/>
    <w:unhideWhenUsed/>
    <w:rsid w:val="00A501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0">
    <w:name w:val="page number"/>
    <w:basedOn w:val="a3"/>
    <w:unhideWhenUsed/>
    <w:rsid w:val="00A50122"/>
    <w:rPr>
      <w:rFonts w:ascii="Calibri" w:hAnsi="Calibri" w:cs="Calibri"/>
    </w:rPr>
  </w:style>
  <w:style w:type="paragraph" w:customStyle="1" w:styleId="1e">
    <w:name w:val="1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ffffff1">
    <w:name w:val="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">
    <w:name w:val="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">
    <w:name w:val="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">
    <w:name w:val="Знак Знак Char Char Знак Знак1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Char">
    <w:name w:val="Char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">
    <w:name w:val="Char Char1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1">
    <w:name w:val="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">
    <w:name w:val="Без разредка1"/>
    <w:rsid w:val="001A3904"/>
    <w:rPr>
      <w:rFonts w:ascii="Calibri" w:eastAsia="Times New Roman" w:hAnsi="Calibri" w:cs="Times New Roman"/>
    </w:rPr>
  </w:style>
  <w:style w:type="character" w:customStyle="1" w:styleId="1f0">
    <w:name w:val="Основен текст с отстъп Знак1"/>
    <w:rsid w:val="001A3904"/>
    <w:rPr>
      <w:sz w:val="22"/>
    </w:rPr>
  </w:style>
  <w:style w:type="paragraph" w:customStyle="1" w:styleId="1f1">
    <w:name w:val="Изнесен текст1"/>
    <w:basedOn w:val="a2"/>
    <w:semiHidden/>
    <w:rsid w:val="001A3904"/>
    <w:rPr>
      <w:rFonts w:ascii="Tahoma" w:hAnsi="Tahoma" w:cs="Tahoma"/>
      <w:sz w:val="16"/>
      <w:szCs w:val="16"/>
    </w:rPr>
  </w:style>
  <w:style w:type="paragraph" w:customStyle="1" w:styleId="xl24">
    <w:name w:val="xl24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5">
    <w:name w:val="xl25"/>
    <w:basedOn w:val="a2"/>
    <w:rsid w:val="001A3904"/>
    <w:pPr>
      <w:pBdr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rsid w:val="001A39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rsid w:val="001A39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29">
    <w:name w:val="xl2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0">
    <w:name w:val="xl30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1">
    <w:name w:val="xl31"/>
    <w:basedOn w:val="a2"/>
    <w:rsid w:val="001A39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2">
    <w:name w:val="xl32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3">
    <w:name w:val="xl33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4">
    <w:name w:val="xl34"/>
    <w:basedOn w:val="a2"/>
    <w:rsid w:val="001A39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rsid w:val="001A3904"/>
    <w:pP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6">
    <w:name w:val="xl36"/>
    <w:basedOn w:val="a2"/>
    <w:rsid w:val="001A39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rsid w:val="001A390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rsid w:val="001A39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9">
    <w:name w:val="xl39"/>
    <w:basedOn w:val="a2"/>
    <w:rsid w:val="001A39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rsid w:val="001A39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41">
    <w:name w:val="xl41"/>
    <w:basedOn w:val="a2"/>
    <w:rsid w:val="001A3904"/>
    <w:pPr>
      <w:pBdr>
        <w:top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rsid w:val="001A390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rsid w:val="001A3904"/>
    <w:pPr>
      <w:pBdr>
        <w:bottom w:val="single" w:sz="8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44">
    <w:name w:val="xl44"/>
    <w:basedOn w:val="a2"/>
    <w:rsid w:val="001A390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rsid w:val="001A39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CharChar0">
    <w:name w:val="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BodyText21">
    <w:name w:val="Body Text 21"/>
    <w:basedOn w:val="a2"/>
    <w:rsid w:val="001A3904"/>
    <w:pPr>
      <w:suppressAutoHyphens/>
      <w:overflowPunct w:val="0"/>
      <w:autoSpaceDE w:val="0"/>
      <w:jc w:val="both"/>
      <w:textAlignment w:val="baseline"/>
    </w:pPr>
    <w:rPr>
      <w:rFonts w:ascii="Arial" w:hAnsi="Arial"/>
      <w:sz w:val="28"/>
      <w:szCs w:val="20"/>
      <w:lang w:eastAsia="ar-SA"/>
    </w:rPr>
  </w:style>
  <w:style w:type="paragraph" w:customStyle="1" w:styleId="CharCharCharChar2">
    <w:name w:val="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">
    <w:name w:val="Char Char1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">
    <w:name w:val="Char Char2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1A3904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fff2">
    <w:name w:val="Знак Знак"/>
    <w:basedOn w:val="a2"/>
    <w:rsid w:val="001A3904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3">
    <w:name w:val="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CharChar0">
    <w:name w:val="Знак Знак Char Char Знак Знак Знак Знак1 Знак Знак Char Char"/>
    <w:basedOn w:val="a2"/>
    <w:rsid w:val="001A3904"/>
    <w:pPr>
      <w:tabs>
        <w:tab w:val="left" w:pos="709"/>
      </w:tabs>
      <w:ind w:left="708"/>
    </w:pPr>
    <w:rPr>
      <w:rFonts w:ascii="Tahoma" w:hAnsi="Tahoma"/>
      <w:spacing w:val="-4"/>
      <w:lang w:val="pl-PL" w:eastAsia="pl-PL"/>
    </w:rPr>
  </w:style>
  <w:style w:type="paragraph" w:customStyle="1" w:styleId="CharCharCharChar3">
    <w:name w:val="Знак Знак Char Char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4">
    <w:name w:val="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5">
    <w:name w:val="Знак Знак Char Char 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4Char">
    <w:name w:val="Char Char4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">
    <w:name w:val="Знак Char Char Знак Знак Char Char Знак Знак Char Char Знак Знак Char Char Знак Знак Char Char Знак Знак Char Char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6">
    <w:name w:val="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lcapt1">
    <w:name w:val="al_capt1"/>
    <w:rsid w:val="001A3904"/>
    <w:rPr>
      <w:i/>
      <w:iCs/>
      <w:vanish w:val="0"/>
      <w:webHidden w:val="0"/>
      <w:specVanish w:val="0"/>
    </w:rPr>
  </w:style>
  <w:style w:type="character" w:customStyle="1" w:styleId="affffff3">
    <w:name w:val="Основен текст_"/>
    <w:link w:val="1f2"/>
    <w:rsid w:val="001A3904"/>
    <w:rPr>
      <w:spacing w:val="-3"/>
      <w:shd w:val="clear" w:color="auto" w:fill="FFFFFF"/>
    </w:rPr>
  </w:style>
  <w:style w:type="paragraph" w:customStyle="1" w:styleId="1f2">
    <w:name w:val="Основен текст1"/>
    <w:basedOn w:val="a2"/>
    <w:link w:val="affffff3"/>
    <w:rsid w:val="001A3904"/>
    <w:pPr>
      <w:widowControl w:val="0"/>
      <w:shd w:val="clear" w:color="auto" w:fill="FFFFFF"/>
      <w:spacing w:before="60" w:after="480" w:line="274" w:lineRule="exact"/>
      <w:ind w:hanging="980"/>
    </w:pPr>
    <w:rPr>
      <w:rFonts w:asciiTheme="minorHAnsi" w:eastAsiaTheme="minorHAnsi" w:hAnsiTheme="minorHAnsi" w:cstheme="minorBidi"/>
      <w:spacing w:val="-3"/>
      <w:sz w:val="22"/>
      <w:szCs w:val="22"/>
      <w:lang w:eastAsia="en-US"/>
    </w:rPr>
  </w:style>
  <w:style w:type="paragraph" w:customStyle="1" w:styleId="CharCharCharCharCharCharCharChar">
    <w:name w:val="Char Char Char Char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Char Char Char Знак Знак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3">
    <w:name w:val="Списък на абзаци1"/>
    <w:basedOn w:val="a2"/>
    <w:rsid w:val="001A390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0">
    <w:name w:val="Char Char Char Char Знак Знак Char Char 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0">
    <w:name w:val="Знак Знак 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4">
    <w:name w:val="Знак Знак Char Char Знак Знак"/>
    <w:basedOn w:val="a2"/>
    <w:rsid w:val="001A3904"/>
    <w:pPr>
      <w:tabs>
        <w:tab w:val="left" w:pos="709"/>
      </w:tabs>
      <w:ind w:firstLine="540"/>
    </w:pPr>
    <w:rPr>
      <w:rFonts w:ascii="Tahoma" w:hAnsi="Tahoma"/>
      <w:lang w:val="pl-PL" w:eastAsia="pl-PL"/>
    </w:rPr>
  </w:style>
  <w:style w:type="paragraph" w:customStyle="1" w:styleId="PlainText1">
    <w:name w:val="Plain Text1"/>
    <w:basedOn w:val="a2"/>
    <w:rsid w:val="001A3904"/>
    <w:pPr>
      <w:suppressAutoHyphens/>
      <w:overflowPunct w:val="0"/>
      <w:textAlignment w:val="baseline"/>
    </w:pPr>
    <w:rPr>
      <w:rFonts w:ascii="Courier New" w:hAnsi="Courier New" w:cs="Courier New"/>
      <w:kern w:val="1"/>
      <w:lang w:val="en-US" w:eastAsia="ar-SA"/>
    </w:rPr>
  </w:style>
  <w:style w:type="paragraph" w:customStyle="1" w:styleId="CharCharCharCharCharCharCharCharCharCharCharChar">
    <w:name w:val="Знак Знак Char Char Знак Знак Char Char Знак Знак Char Char Знак Знак Char Char 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3CharCharCharChar">
    <w:name w:val="Char Char3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xl65">
    <w:name w:val="xl65"/>
    <w:basedOn w:val="a2"/>
    <w:rsid w:val="001A3904"/>
    <w:pPr>
      <w:spacing w:before="100" w:beforeAutospacing="1" w:after="100" w:afterAutospacing="1"/>
    </w:pPr>
  </w:style>
  <w:style w:type="paragraph" w:customStyle="1" w:styleId="xl66">
    <w:name w:val="xl66"/>
    <w:basedOn w:val="a2"/>
    <w:rsid w:val="001A390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2"/>
    <w:rsid w:val="001A3904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2"/>
    <w:rsid w:val="001A39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2"/>
    <w:rsid w:val="001A390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2"/>
    <w:rsid w:val="001A390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2"/>
    <w:rsid w:val="001A3904"/>
    <w:pPr>
      <w:spacing w:before="100" w:beforeAutospacing="1" w:after="100" w:afterAutospacing="1"/>
      <w:jc w:val="center"/>
    </w:pPr>
  </w:style>
  <w:style w:type="paragraph" w:customStyle="1" w:styleId="CharChar30">
    <w:name w:val="Char Char3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538552DCBB0F4C4BB087ED922D6A6322">
    <w:name w:val="538552DCBB0F4C4BB087ED922D6A6322"/>
    <w:rsid w:val="001A3904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paragraph" w:customStyle="1" w:styleId="CharCharCharCharCharCharCharCharCharCharCharChar0">
    <w:name w:val="Char Char Char Char Знак Знак Char Char Char Char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eading1Char">
    <w:name w:val="Heading 1 Char"/>
    <w:locked/>
    <w:rsid w:val="001A3904"/>
    <w:rPr>
      <w:rFonts w:ascii="Times New Roman" w:hAnsi="Times New Roman" w:cs="Times New Roman"/>
      <w:sz w:val="28"/>
    </w:rPr>
  </w:style>
  <w:style w:type="character" w:customStyle="1" w:styleId="Heading2Char">
    <w:name w:val="Heading 2 Char"/>
    <w:locked/>
    <w:rsid w:val="001A3904"/>
    <w:rPr>
      <w:rFonts w:ascii="Times New Roman" w:hAnsi="Times New Roman" w:cs="Times New Roman"/>
      <w:b/>
      <w:sz w:val="32"/>
    </w:rPr>
  </w:style>
  <w:style w:type="character" w:customStyle="1" w:styleId="Heading3Char">
    <w:name w:val="Heading 3 Char"/>
    <w:locked/>
    <w:rsid w:val="001A3904"/>
    <w:rPr>
      <w:rFonts w:ascii="TimesNewRoman,Italic" w:hAnsi="TimesNewRoman,Italic" w:cs="Times New Roman"/>
      <w:i/>
      <w:iCs/>
      <w:sz w:val="24"/>
      <w:szCs w:val="24"/>
    </w:rPr>
  </w:style>
  <w:style w:type="paragraph" w:customStyle="1" w:styleId="xl63">
    <w:name w:val="xl63"/>
    <w:basedOn w:val="a2"/>
    <w:rsid w:val="001A3904"/>
    <w:pPr>
      <w:spacing w:before="100" w:beforeAutospacing="1" w:after="100" w:afterAutospacing="1"/>
      <w:jc w:val="center"/>
    </w:pPr>
    <w:rPr>
      <w:rFonts w:eastAsia="Calibri"/>
    </w:rPr>
  </w:style>
  <w:style w:type="paragraph" w:customStyle="1" w:styleId="xl64">
    <w:name w:val="xl64"/>
    <w:basedOn w:val="a2"/>
    <w:rsid w:val="001A3904"/>
    <w:pPr>
      <w:spacing w:before="100" w:beforeAutospacing="1" w:after="100" w:afterAutospacing="1"/>
      <w:jc w:val="right"/>
    </w:pPr>
    <w:rPr>
      <w:rFonts w:eastAsia="Calibri"/>
    </w:rPr>
  </w:style>
  <w:style w:type="numbering" w:customStyle="1" w:styleId="1f4">
    <w:name w:val="Без списък1"/>
    <w:next w:val="a5"/>
    <w:uiPriority w:val="99"/>
    <w:semiHidden/>
    <w:unhideWhenUsed/>
    <w:rsid w:val="001A3904"/>
  </w:style>
  <w:style w:type="paragraph" w:customStyle="1" w:styleId="xl93">
    <w:name w:val="xl93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6">
    <w:name w:val="xl9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7">
    <w:name w:val="xl97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98">
    <w:name w:val="xl9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99">
    <w:name w:val="xl99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00">
    <w:name w:val="xl10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1">
    <w:name w:val="xl101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102">
    <w:name w:val="xl102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03">
    <w:name w:val="xl103"/>
    <w:basedOn w:val="a2"/>
    <w:rsid w:val="001A39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04">
    <w:name w:val="xl104"/>
    <w:basedOn w:val="a2"/>
    <w:rsid w:val="001A3904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5">
    <w:name w:val="xl105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07">
    <w:name w:val="xl107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8">
    <w:name w:val="xl108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09">
    <w:name w:val="xl109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0">
    <w:name w:val="xl110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11">
    <w:name w:val="xl111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2">
    <w:name w:val="xl112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13">
    <w:name w:val="xl113"/>
    <w:basedOn w:val="a2"/>
    <w:rsid w:val="001A39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4">
    <w:name w:val="xl114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paragraph" w:customStyle="1" w:styleId="xl115">
    <w:name w:val="xl115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16">
    <w:name w:val="xl116"/>
    <w:basedOn w:val="a2"/>
    <w:rsid w:val="001A39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color w:val="000000"/>
      <w:sz w:val="22"/>
      <w:szCs w:val="22"/>
    </w:rPr>
  </w:style>
  <w:style w:type="numbering" w:customStyle="1" w:styleId="2f8">
    <w:name w:val="Без списък2"/>
    <w:next w:val="a5"/>
    <w:uiPriority w:val="99"/>
    <w:semiHidden/>
    <w:unhideWhenUsed/>
    <w:rsid w:val="001A3904"/>
  </w:style>
  <w:style w:type="numbering" w:customStyle="1" w:styleId="110">
    <w:name w:val="Без списък11"/>
    <w:next w:val="a5"/>
    <w:uiPriority w:val="99"/>
    <w:semiHidden/>
    <w:rsid w:val="001A3904"/>
  </w:style>
  <w:style w:type="paragraph" w:customStyle="1" w:styleId="CharChar5">
    <w:name w:val="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7">
    <w:name w:val="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1">
    <w:name w:val="Знак Знак Char Char Знак Знак1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Char0">
    <w:name w:val="Char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8">
    <w:name w:val="Char Char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0">
    <w:name w:val="Char Char1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9">
    <w:name w:val="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5">
    <w:name w:val="Без разредка1"/>
    <w:rsid w:val="001A3904"/>
    <w:rPr>
      <w:rFonts w:ascii="Calibri" w:eastAsia="Times New Roman" w:hAnsi="Calibri" w:cs="Times New Roman"/>
    </w:rPr>
  </w:style>
  <w:style w:type="table" w:customStyle="1" w:styleId="1f6">
    <w:name w:val="Мрежа в таблица1"/>
    <w:basedOn w:val="a4"/>
    <w:next w:val="afffffc"/>
    <w:rsid w:val="001A3904"/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6">
    <w:name w:val="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a">
    <w:name w:val="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0">
    <w:name w:val="Char Char1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0">
    <w:name w:val="Char Char2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7">
    <w:name w:val="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CharChar2">
    <w:name w:val="Знак Знак Char Char Знак Знак Знак Знак1 Знак Знак Char Char"/>
    <w:basedOn w:val="a2"/>
    <w:rsid w:val="001A3904"/>
    <w:pPr>
      <w:tabs>
        <w:tab w:val="left" w:pos="709"/>
      </w:tabs>
      <w:ind w:left="708"/>
    </w:pPr>
    <w:rPr>
      <w:rFonts w:ascii="Tahoma" w:hAnsi="Tahoma"/>
      <w:spacing w:val="-4"/>
      <w:lang w:val="pl-PL" w:eastAsia="pl-PL"/>
    </w:rPr>
  </w:style>
  <w:style w:type="paragraph" w:customStyle="1" w:styleId="CharCharCharCharb">
    <w:name w:val="Знак Знак Char Char Char Char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">
    <w:name w:val="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d">
    <w:name w:val="Знак Знак Char Char Знак Знак Char Char Знак Знак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4Char0">
    <w:name w:val="Char Char4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0">
    <w:name w:val="Знак Char Char Знак Знак Char Char Знак Знак Char Char Знак Знак Char Char Знак Знак Char Char Знак Знак Char Char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e">
    <w:name w:val="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0">
    <w:name w:val="Char Char Char Char Знак Знак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1">
    <w:name w:val="Char Char Char Char Знак Знак Char Char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f7">
    <w:name w:val="Списък на абзаци1"/>
    <w:basedOn w:val="a2"/>
    <w:rsid w:val="001A390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2">
    <w:name w:val="Char Char Char Char Знак Знак Char Char Char Char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1">
    <w:name w:val="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2">
    <w:name w:val="Знак Знак Char Char Знак Знак Char Char Char Char Знак Знак"/>
    <w:basedOn w:val="a2"/>
    <w:rsid w:val="001A3904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8">
    <w:name w:val="Знак Знак Char Char Знак Знак"/>
    <w:basedOn w:val="a2"/>
    <w:rsid w:val="001A3904"/>
    <w:pPr>
      <w:tabs>
        <w:tab w:val="left" w:pos="709"/>
      </w:tabs>
      <w:ind w:firstLine="540"/>
    </w:pPr>
    <w:rPr>
      <w:rFonts w:ascii="Tahoma" w:hAnsi="Tahoma"/>
      <w:lang w:val="pl-PL" w:eastAsia="pl-PL"/>
    </w:rPr>
  </w:style>
  <w:style w:type="paragraph" w:customStyle="1" w:styleId="CharCharCharCharCharCharCharCharCharCharCharChar1">
    <w:name w:val="Знак Знак Char Char Знак Знак Char Char Знак Знак Char Char Знак Знак Char Char Знак Знак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3CharCharCharChar0">
    <w:name w:val="Char Char3 Char Char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0">
    <w:name w:val="Знак Знак Char Char Знак Знак Char Char Знак Знак Char Char Знак Знак Char Char Знак Знак Char Char Знак Знак Char Char Знак Знак Char Char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31">
    <w:name w:val="Char Char3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2">
    <w:name w:val="Char Char Char Char Знак Знак Char Char Char Char Char Char Знак Знак Char Char Знак Знак"/>
    <w:basedOn w:val="a2"/>
    <w:rsid w:val="001A3904"/>
    <w:pPr>
      <w:tabs>
        <w:tab w:val="left" w:pos="709"/>
      </w:tabs>
    </w:pPr>
    <w:rPr>
      <w:rFonts w:ascii="Tahoma" w:hAnsi="Tahoma"/>
      <w:lang w:val="pl-PL" w:eastAsia="pl-PL"/>
    </w:rPr>
  </w:style>
  <w:style w:type="numbering" w:customStyle="1" w:styleId="111">
    <w:name w:val="Без списък111"/>
    <w:next w:val="a5"/>
    <w:uiPriority w:val="99"/>
    <w:semiHidden/>
    <w:unhideWhenUsed/>
    <w:rsid w:val="001A3904"/>
  </w:style>
  <w:style w:type="paragraph" w:customStyle="1" w:styleId="xl117">
    <w:name w:val="xl117"/>
    <w:basedOn w:val="a2"/>
    <w:rsid w:val="001A3904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8">
    <w:name w:val="xl118"/>
    <w:basedOn w:val="a2"/>
    <w:rsid w:val="001A3904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19">
    <w:name w:val="xl119"/>
    <w:basedOn w:val="a2"/>
    <w:rsid w:val="001A3904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0">
    <w:name w:val="xl120"/>
    <w:basedOn w:val="a2"/>
    <w:rsid w:val="001A3904"/>
    <w:pPr>
      <w:pBdr>
        <w:top w:val="single" w:sz="8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1">
    <w:name w:val="xl121"/>
    <w:basedOn w:val="a2"/>
    <w:rsid w:val="001A3904"/>
    <w:pPr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2">
    <w:name w:val="xl122"/>
    <w:basedOn w:val="a2"/>
    <w:rsid w:val="001A3904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3">
    <w:name w:val="xl123"/>
    <w:basedOn w:val="a2"/>
    <w:rsid w:val="001A39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4">
    <w:name w:val="xl124"/>
    <w:basedOn w:val="a2"/>
    <w:rsid w:val="001A390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25">
    <w:name w:val="xl125"/>
    <w:basedOn w:val="a2"/>
    <w:rsid w:val="001A39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10">
    <w:name w:val="Без списък21"/>
    <w:next w:val="a5"/>
    <w:uiPriority w:val="99"/>
    <w:semiHidden/>
    <w:unhideWhenUsed/>
    <w:rsid w:val="001A3904"/>
  </w:style>
  <w:style w:type="numbering" w:customStyle="1" w:styleId="120">
    <w:name w:val="Без списък12"/>
    <w:next w:val="a5"/>
    <w:uiPriority w:val="99"/>
    <w:semiHidden/>
    <w:rsid w:val="001A3904"/>
  </w:style>
  <w:style w:type="numbering" w:customStyle="1" w:styleId="1111">
    <w:name w:val="Без списък1111"/>
    <w:next w:val="a5"/>
    <w:uiPriority w:val="99"/>
    <w:semiHidden/>
    <w:unhideWhenUsed/>
    <w:rsid w:val="001A3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ya%20Panteleeva.OBSEVLIEVO\AppData\Roaming\Microsoft\&#1064;&#1072;&#1073;&#1083;&#1086;&#1085;&#1080;\&#1045;&#1076;&#1080;&#1085;&#1080;&#1095;&#1085;&#1072;%20&#1088;&#1072;&#1079;&#1088;&#1077;&#1076;&#1082;&#1072;%20(&#1087;&#1088;&#1072;&#1079;&#1085;&#1072;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E9FFD5-6324-49F6-AA2B-5037580230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Единична разредка (празна)</Template>
  <TotalTime>0</TotalTime>
  <Pages>16</Pages>
  <Words>5481</Words>
  <Characters>31246</Characters>
  <Application>Microsoft Office Word</Application>
  <DocSecurity>0</DocSecurity>
  <Lines>260</Lines>
  <Paragraphs>73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2022-02-14T14:37:00Z</dcterms:created>
  <dcterms:modified xsi:type="dcterms:W3CDTF">2022-02-23T08:43:00Z</dcterms:modified>
</cp:coreProperties>
</file>